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285" w:rsidRDefault="00C22285" w:rsidP="00295ED9">
      <w:pPr>
        <w:rPr>
          <w:b/>
        </w:rPr>
      </w:pPr>
    </w:p>
    <w:p w:rsidR="00177200" w:rsidRDefault="007E0D19" w:rsidP="00295ED9">
      <w:pPr>
        <w:rPr>
          <w:b/>
        </w:rPr>
      </w:pPr>
      <w:r w:rsidRPr="00BB2767">
        <w:rPr>
          <w:b/>
        </w:rPr>
        <w:t>Present:</w:t>
      </w:r>
      <w:r w:rsidR="00F308BC">
        <w:rPr>
          <w:b/>
        </w:rPr>
        <w:tab/>
      </w:r>
      <w:r w:rsidR="003D215F">
        <w:rPr>
          <w:b/>
        </w:rPr>
        <w:tab/>
      </w:r>
      <w:r w:rsidR="00177200">
        <w:rPr>
          <w:b/>
        </w:rPr>
        <w:t>C. Elliott</w:t>
      </w:r>
      <w:r w:rsidR="00177200">
        <w:rPr>
          <w:b/>
        </w:rPr>
        <w:tab/>
      </w:r>
      <w:r w:rsidR="00177200">
        <w:rPr>
          <w:b/>
        </w:rPr>
        <w:tab/>
        <w:t xml:space="preserve">Mayor </w:t>
      </w:r>
    </w:p>
    <w:p w:rsidR="00B83813" w:rsidRDefault="00B83813" w:rsidP="00177200">
      <w:pPr>
        <w:ind w:left="1440" w:firstLine="720"/>
        <w:rPr>
          <w:b/>
        </w:rPr>
      </w:pPr>
      <w:r>
        <w:rPr>
          <w:b/>
        </w:rPr>
        <w:t>C. Abbott</w:t>
      </w:r>
      <w:r>
        <w:rPr>
          <w:b/>
        </w:rPr>
        <w:tab/>
      </w:r>
      <w:r>
        <w:rPr>
          <w:b/>
        </w:rPr>
        <w:tab/>
        <w:t>Deputy Mayor</w:t>
      </w:r>
      <w:r>
        <w:rPr>
          <w:b/>
        </w:rPr>
        <w:tab/>
      </w:r>
    </w:p>
    <w:p w:rsidR="00CC32A5" w:rsidRDefault="004F035C" w:rsidP="00F10CED">
      <w:pPr>
        <w:rPr>
          <w:b/>
        </w:rPr>
      </w:pPr>
      <w:r>
        <w:rPr>
          <w:b/>
        </w:rPr>
        <w:tab/>
      </w:r>
      <w:r>
        <w:rPr>
          <w:b/>
        </w:rPr>
        <w:tab/>
      </w:r>
      <w:r>
        <w:rPr>
          <w:b/>
        </w:rPr>
        <w:tab/>
      </w:r>
      <w:r w:rsidR="00F10CED">
        <w:rPr>
          <w:b/>
        </w:rPr>
        <w:t>G</w:t>
      </w:r>
      <w:r w:rsidR="00CC32A5">
        <w:rPr>
          <w:b/>
        </w:rPr>
        <w:t>. Parrott</w:t>
      </w:r>
      <w:r w:rsidR="00CC32A5">
        <w:rPr>
          <w:b/>
        </w:rPr>
        <w:tab/>
      </w:r>
      <w:r w:rsidR="00CC32A5">
        <w:rPr>
          <w:b/>
        </w:rPr>
        <w:tab/>
      </w:r>
      <w:proofErr w:type="spellStart"/>
      <w:r w:rsidR="00CC32A5">
        <w:rPr>
          <w:b/>
        </w:rPr>
        <w:t>Councillor</w:t>
      </w:r>
      <w:proofErr w:type="spellEnd"/>
    </w:p>
    <w:p w:rsidR="007D51B9" w:rsidRDefault="007D51B9" w:rsidP="004C6049">
      <w:pPr>
        <w:ind w:left="1440" w:firstLine="720"/>
        <w:rPr>
          <w:b/>
        </w:rPr>
      </w:pPr>
      <w:r>
        <w:rPr>
          <w:b/>
        </w:rPr>
        <w:t>R. Anstey</w:t>
      </w:r>
      <w:r>
        <w:rPr>
          <w:b/>
        </w:rPr>
        <w:tab/>
      </w:r>
      <w:r>
        <w:rPr>
          <w:b/>
        </w:rPr>
        <w:tab/>
      </w:r>
      <w:proofErr w:type="spellStart"/>
      <w:r>
        <w:rPr>
          <w:b/>
        </w:rPr>
        <w:t>Councillor</w:t>
      </w:r>
      <w:proofErr w:type="spellEnd"/>
    </w:p>
    <w:p w:rsidR="0086047C" w:rsidRDefault="0086047C" w:rsidP="0086047C">
      <w:pPr>
        <w:rPr>
          <w:b/>
        </w:rPr>
      </w:pPr>
      <w:r>
        <w:rPr>
          <w:b/>
        </w:rPr>
        <w:tab/>
      </w:r>
      <w:r>
        <w:rPr>
          <w:b/>
        </w:rPr>
        <w:tab/>
      </w:r>
      <w:r>
        <w:rPr>
          <w:b/>
        </w:rPr>
        <w:tab/>
        <w:t>B. Dove</w:t>
      </w:r>
      <w:r>
        <w:rPr>
          <w:b/>
        </w:rPr>
        <w:tab/>
      </w:r>
      <w:r>
        <w:rPr>
          <w:b/>
        </w:rPr>
        <w:tab/>
      </w:r>
      <w:proofErr w:type="spellStart"/>
      <w:r>
        <w:rPr>
          <w:b/>
        </w:rPr>
        <w:t>Councillor</w:t>
      </w:r>
      <w:proofErr w:type="spellEnd"/>
    </w:p>
    <w:p w:rsidR="00F308BC" w:rsidRDefault="00E0701F" w:rsidP="007E0D19">
      <w:pPr>
        <w:rPr>
          <w:b/>
        </w:rPr>
      </w:pPr>
      <w:r>
        <w:rPr>
          <w:b/>
        </w:rPr>
        <w:t>A</w:t>
      </w:r>
      <w:r w:rsidR="00F308BC">
        <w:rPr>
          <w:b/>
        </w:rPr>
        <w:t>dvisory</w:t>
      </w:r>
      <w:r w:rsidR="00CE36CE">
        <w:rPr>
          <w:b/>
        </w:rPr>
        <w:t xml:space="preserve"> and</w:t>
      </w:r>
    </w:p>
    <w:p w:rsidR="00ED3C2D" w:rsidRDefault="00F308BC" w:rsidP="00991252">
      <w:pPr>
        <w:rPr>
          <w:b/>
        </w:rPr>
      </w:pPr>
      <w:r>
        <w:rPr>
          <w:b/>
        </w:rPr>
        <w:t>Resource:</w:t>
      </w:r>
      <w:r>
        <w:rPr>
          <w:b/>
        </w:rPr>
        <w:tab/>
      </w:r>
      <w:r w:rsidR="00FF2551">
        <w:rPr>
          <w:b/>
        </w:rPr>
        <w:tab/>
      </w:r>
      <w:r w:rsidR="00ED3C2D">
        <w:rPr>
          <w:b/>
        </w:rPr>
        <w:t>D. Chafe</w:t>
      </w:r>
      <w:r w:rsidR="00ED3C2D">
        <w:rPr>
          <w:b/>
        </w:rPr>
        <w:tab/>
      </w:r>
      <w:r w:rsidR="00ED3C2D">
        <w:rPr>
          <w:b/>
        </w:rPr>
        <w:tab/>
        <w:t>Chief Administrative Officer</w:t>
      </w:r>
      <w:r w:rsidR="00ED3C2D">
        <w:rPr>
          <w:b/>
        </w:rPr>
        <w:tab/>
      </w:r>
      <w:r w:rsidR="00ED3C2D">
        <w:rPr>
          <w:b/>
        </w:rPr>
        <w:tab/>
      </w:r>
    </w:p>
    <w:p w:rsidR="0086047C" w:rsidRDefault="0086047C" w:rsidP="00ED3C2D">
      <w:pPr>
        <w:ind w:left="1440" w:firstLine="720"/>
        <w:rPr>
          <w:b/>
        </w:rPr>
      </w:pPr>
      <w:r>
        <w:rPr>
          <w:b/>
        </w:rPr>
        <w:t>J. Blackwood</w:t>
      </w:r>
      <w:r>
        <w:rPr>
          <w:b/>
        </w:rPr>
        <w:tab/>
      </w:r>
      <w:r>
        <w:rPr>
          <w:b/>
        </w:rPr>
        <w:tab/>
        <w:t xml:space="preserve">Director of Engineering </w:t>
      </w:r>
    </w:p>
    <w:p w:rsidR="00A27561" w:rsidRDefault="00A27561" w:rsidP="0086047C">
      <w:pPr>
        <w:ind w:left="1440" w:firstLine="720"/>
        <w:rPr>
          <w:b/>
        </w:rPr>
      </w:pPr>
      <w:r>
        <w:rPr>
          <w:b/>
        </w:rPr>
        <w:t>G. Brown</w:t>
      </w:r>
      <w:r>
        <w:rPr>
          <w:b/>
        </w:rPr>
        <w:tab/>
      </w:r>
      <w:r>
        <w:rPr>
          <w:b/>
        </w:rPr>
        <w:tab/>
        <w:t>Town Clerk</w:t>
      </w:r>
    </w:p>
    <w:p w:rsidR="00CC7194" w:rsidRDefault="00F9098B" w:rsidP="00BC7929">
      <w:pPr>
        <w:rPr>
          <w:b/>
        </w:rPr>
      </w:pPr>
      <w:r>
        <w:rPr>
          <w:b/>
        </w:rPr>
        <w:tab/>
      </w:r>
      <w:r>
        <w:rPr>
          <w:b/>
        </w:rPr>
        <w:tab/>
      </w:r>
      <w:r w:rsidR="000A2EA2">
        <w:rPr>
          <w:b/>
        </w:rPr>
        <w:tab/>
      </w:r>
      <w:r w:rsidR="00320E54">
        <w:rPr>
          <w:b/>
        </w:rPr>
        <w:t>R.</w:t>
      </w:r>
      <w:r w:rsidR="00033AC1">
        <w:rPr>
          <w:b/>
        </w:rPr>
        <w:t xml:space="preserve"> Locke</w:t>
      </w:r>
      <w:r w:rsidR="00033AC1">
        <w:rPr>
          <w:b/>
        </w:rPr>
        <w:tab/>
      </w:r>
      <w:r w:rsidR="000A2EA2">
        <w:rPr>
          <w:b/>
        </w:rPr>
        <w:tab/>
      </w:r>
      <w:r w:rsidR="00CC7194">
        <w:rPr>
          <w:b/>
        </w:rPr>
        <w:t>Director of Development</w:t>
      </w:r>
    </w:p>
    <w:p w:rsidR="00807775" w:rsidRDefault="00807775" w:rsidP="00BC7929">
      <w:pPr>
        <w:rPr>
          <w:b/>
        </w:rPr>
      </w:pPr>
      <w:r>
        <w:rPr>
          <w:b/>
        </w:rPr>
        <w:tab/>
      </w:r>
      <w:r>
        <w:rPr>
          <w:b/>
        </w:rPr>
        <w:tab/>
      </w:r>
      <w:r>
        <w:rPr>
          <w:b/>
        </w:rPr>
        <w:tab/>
      </w:r>
      <w:r w:rsidR="00A27561">
        <w:rPr>
          <w:b/>
        </w:rPr>
        <w:t>N. Newell</w:t>
      </w:r>
      <w:r>
        <w:rPr>
          <w:b/>
        </w:rPr>
        <w:tab/>
      </w:r>
      <w:r>
        <w:rPr>
          <w:b/>
        </w:rPr>
        <w:tab/>
        <w:t>Director of Rec</w:t>
      </w:r>
      <w:r w:rsidR="00A27561">
        <w:rPr>
          <w:b/>
        </w:rPr>
        <w:t>reation &amp; Community Services</w:t>
      </w:r>
    </w:p>
    <w:p w:rsidR="00033AC1" w:rsidRDefault="0025146A" w:rsidP="00BC7929">
      <w:pPr>
        <w:rPr>
          <w:b/>
        </w:rPr>
      </w:pPr>
      <w:r>
        <w:rPr>
          <w:b/>
        </w:rPr>
        <w:tab/>
      </w:r>
      <w:r w:rsidR="00033AC1">
        <w:rPr>
          <w:b/>
        </w:rPr>
        <w:tab/>
      </w:r>
      <w:r w:rsidR="00033AC1">
        <w:rPr>
          <w:b/>
        </w:rPr>
        <w:tab/>
      </w:r>
      <w:r w:rsidR="00CE63BA">
        <w:rPr>
          <w:b/>
        </w:rPr>
        <w:t>T. Barron</w:t>
      </w:r>
      <w:r w:rsidR="00033AC1">
        <w:rPr>
          <w:b/>
        </w:rPr>
        <w:tab/>
      </w:r>
      <w:r w:rsidR="00033AC1">
        <w:rPr>
          <w:b/>
        </w:rPr>
        <w:tab/>
        <w:t>Director of Municipal Works</w:t>
      </w:r>
    </w:p>
    <w:p w:rsidR="00295ED9" w:rsidRDefault="00295ED9" w:rsidP="00BC7929">
      <w:pPr>
        <w:rPr>
          <w:b/>
        </w:rPr>
      </w:pPr>
      <w:r>
        <w:rPr>
          <w:b/>
        </w:rPr>
        <w:tab/>
      </w:r>
      <w:r>
        <w:rPr>
          <w:b/>
        </w:rPr>
        <w:tab/>
      </w:r>
      <w:r>
        <w:rPr>
          <w:b/>
        </w:rPr>
        <w:tab/>
      </w:r>
      <w:r w:rsidR="00177200">
        <w:rPr>
          <w:b/>
        </w:rPr>
        <w:t>A. Quilty</w:t>
      </w:r>
      <w:r>
        <w:rPr>
          <w:b/>
        </w:rPr>
        <w:tab/>
      </w:r>
      <w:r>
        <w:rPr>
          <w:b/>
        </w:rPr>
        <w:tab/>
        <w:t>Fire Chief</w:t>
      </w:r>
      <w:r w:rsidR="00177200">
        <w:rPr>
          <w:b/>
        </w:rPr>
        <w:t xml:space="preserve"> (A)</w:t>
      </w:r>
    </w:p>
    <w:p w:rsidR="00295ED9" w:rsidRDefault="00295ED9" w:rsidP="00BC7929">
      <w:pPr>
        <w:rPr>
          <w:b/>
        </w:rPr>
      </w:pPr>
      <w:r>
        <w:rPr>
          <w:b/>
        </w:rPr>
        <w:tab/>
      </w:r>
      <w:r>
        <w:rPr>
          <w:b/>
        </w:rPr>
        <w:tab/>
      </w:r>
      <w:r>
        <w:rPr>
          <w:b/>
        </w:rPr>
        <w:tab/>
        <w:t>B. Anstey</w:t>
      </w:r>
      <w:r>
        <w:rPr>
          <w:b/>
        </w:rPr>
        <w:tab/>
      </w:r>
      <w:r>
        <w:rPr>
          <w:b/>
        </w:rPr>
        <w:tab/>
        <w:t>Communications Officer</w:t>
      </w:r>
    </w:p>
    <w:p w:rsidR="00295ED9" w:rsidRDefault="00295ED9" w:rsidP="00BC7929">
      <w:pPr>
        <w:rPr>
          <w:b/>
        </w:rPr>
      </w:pPr>
    </w:p>
    <w:p w:rsidR="00177200" w:rsidRDefault="00295ED9" w:rsidP="00177200">
      <w:pPr>
        <w:rPr>
          <w:b/>
        </w:rPr>
      </w:pPr>
      <w:r>
        <w:rPr>
          <w:b/>
        </w:rPr>
        <w:t>Regrets:</w:t>
      </w:r>
      <w:r>
        <w:rPr>
          <w:b/>
        </w:rPr>
        <w:tab/>
      </w:r>
      <w:r>
        <w:rPr>
          <w:b/>
        </w:rPr>
        <w:tab/>
      </w:r>
      <w:r w:rsidR="00177200">
        <w:rPr>
          <w:b/>
        </w:rPr>
        <w:t xml:space="preserve">S. </w:t>
      </w:r>
      <w:proofErr w:type="spellStart"/>
      <w:r w:rsidR="00177200">
        <w:rPr>
          <w:b/>
        </w:rPr>
        <w:t>McBreairty</w:t>
      </w:r>
      <w:proofErr w:type="spellEnd"/>
      <w:r w:rsidR="00177200">
        <w:rPr>
          <w:b/>
        </w:rPr>
        <w:tab/>
      </w:r>
      <w:r w:rsidR="00177200">
        <w:rPr>
          <w:b/>
        </w:rPr>
        <w:tab/>
      </w:r>
      <w:proofErr w:type="spellStart"/>
      <w:r w:rsidR="00177200">
        <w:rPr>
          <w:b/>
        </w:rPr>
        <w:t>Councillor</w:t>
      </w:r>
      <w:proofErr w:type="spellEnd"/>
    </w:p>
    <w:p w:rsidR="00295ED9" w:rsidRDefault="00295ED9" w:rsidP="00BC7929">
      <w:pPr>
        <w:rPr>
          <w:b/>
        </w:rPr>
      </w:pPr>
      <w:r>
        <w:rPr>
          <w:b/>
        </w:rPr>
        <w:tab/>
      </w:r>
      <w:r>
        <w:rPr>
          <w:b/>
        </w:rPr>
        <w:tab/>
      </w:r>
    </w:p>
    <w:p w:rsidR="000E57C2" w:rsidRDefault="000E57C2" w:rsidP="00BC7929">
      <w:pPr>
        <w:rPr>
          <w:b/>
        </w:rPr>
      </w:pPr>
      <w:r>
        <w:rPr>
          <w:b/>
        </w:rPr>
        <w:tab/>
      </w:r>
      <w:r>
        <w:rPr>
          <w:b/>
        </w:rPr>
        <w:tab/>
      </w:r>
      <w:r>
        <w:rPr>
          <w:b/>
        </w:rPr>
        <w:tab/>
      </w:r>
      <w:r>
        <w:rPr>
          <w:b/>
        </w:rPr>
        <w:tab/>
      </w:r>
    </w:p>
    <w:p w:rsidR="00A03584" w:rsidRDefault="00291716" w:rsidP="0025146A">
      <w:pPr>
        <w:pStyle w:val="Heading1"/>
        <w:spacing w:before="0"/>
      </w:pPr>
      <w:r>
        <w:t>1</w:t>
      </w:r>
      <w:r w:rsidR="00A03584">
        <w:t>.</w:t>
      </w:r>
      <w:r w:rsidR="00A03584">
        <w:tab/>
        <w:t>CALL TO ORDER</w:t>
      </w:r>
    </w:p>
    <w:p w:rsidR="00A03584" w:rsidRDefault="00A03584" w:rsidP="00A03584">
      <w:r>
        <w:tab/>
      </w:r>
    </w:p>
    <w:p w:rsidR="00CE63BA" w:rsidRDefault="007E2C29" w:rsidP="00A03584">
      <w:r>
        <w:tab/>
        <w:t xml:space="preserve">The Meeting was called to order at </w:t>
      </w:r>
      <w:r w:rsidR="00AE1E4B">
        <w:t>4</w:t>
      </w:r>
      <w:r>
        <w:t>:</w:t>
      </w:r>
      <w:r w:rsidR="001343E8">
        <w:t>30</w:t>
      </w:r>
      <w:r>
        <w:t>pm.</w:t>
      </w:r>
    </w:p>
    <w:p w:rsidR="00273125" w:rsidRDefault="00CE63BA" w:rsidP="00EC184D">
      <w:pPr>
        <w:pStyle w:val="Heading1"/>
      </w:pPr>
      <w:r>
        <w:t>2.</w:t>
      </w:r>
      <w:r>
        <w:tab/>
      </w:r>
      <w:r w:rsidR="00A03584">
        <w:t>VISITORS/PRESENTATIONS</w:t>
      </w:r>
    </w:p>
    <w:p w:rsidR="001343E8" w:rsidRDefault="00177200" w:rsidP="00177200">
      <w:pPr>
        <w:pStyle w:val="Heading3"/>
        <w:rPr>
          <w:rFonts w:eastAsiaTheme="minorEastAsia"/>
        </w:rPr>
      </w:pPr>
      <w:r>
        <w:rPr>
          <w:rFonts w:eastAsiaTheme="minorEastAsia"/>
        </w:rPr>
        <w:t>Gay Pride Proclamation</w:t>
      </w:r>
    </w:p>
    <w:p w:rsidR="00177200" w:rsidRDefault="00177200" w:rsidP="001343E8">
      <w:pPr>
        <w:rPr>
          <w:rFonts w:eastAsiaTheme="minorEastAsia"/>
          <w:sz w:val="22"/>
          <w:szCs w:val="22"/>
        </w:rPr>
      </w:pPr>
    </w:p>
    <w:p w:rsidR="00177200" w:rsidRPr="00177200" w:rsidRDefault="00177200" w:rsidP="001343E8">
      <w:pPr>
        <w:rPr>
          <w:rFonts w:eastAsiaTheme="minorEastAsia"/>
        </w:rPr>
      </w:pPr>
      <w:r w:rsidRPr="00177200">
        <w:rPr>
          <w:rFonts w:eastAsiaTheme="minorEastAsia"/>
        </w:rPr>
        <w:t>The Mayor proclaimed July 10-16, 2017 as Gay Pride Week in the Town of Gander.</w:t>
      </w:r>
    </w:p>
    <w:p w:rsidR="00F765F6" w:rsidRDefault="00F765F6" w:rsidP="001343E8">
      <w:pPr>
        <w:rPr>
          <w:rFonts w:eastAsiaTheme="minorEastAsia"/>
          <w:sz w:val="22"/>
          <w:szCs w:val="22"/>
        </w:rPr>
      </w:pPr>
    </w:p>
    <w:p w:rsidR="00320E54" w:rsidRDefault="0086047C" w:rsidP="00B83813">
      <w:pPr>
        <w:pStyle w:val="Heading1"/>
        <w:spacing w:before="0"/>
      </w:pPr>
      <w:r>
        <w:t>3</w:t>
      </w:r>
      <w:r w:rsidR="00FC700D">
        <w:t>.</w:t>
      </w:r>
      <w:r w:rsidR="00FC700D">
        <w:tab/>
      </w:r>
      <w:r w:rsidR="00320E54">
        <w:t>APPROVAL OF AGENDA</w:t>
      </w:r>
    </w:p>
    <w:p w:rsidR="00320E54" w:rsidRPr="00E17BAF" w:rsidRDefault="00953A49" w:rsidP="00320E54">
      <w:pPr>
        <w:rPr>
          <w:b/>
          <w:sz w:val="26"/>
          <w:szCs w:val="26"/>
        </w:rPr>
      </w:pPr>
      <w:r w:rsidRPr="00E17BAF">
        <w:rPr>
          <w:b/>
          <w:sz w:val="26"/>
          <w:szCs w:val="26"/>
        </w:rPr>
        <w:t>Motion #17-</w:t>
      </w:r>
      <w:r w:rsidR="00177200">
        <w:rPr>
          <w:b/>
          <w:sz w:val="26"/>
          <w:szCs w:val="26"/>
        </w:rPr>
        <w:t>153</w:t>
      </w:r>
    </w:p>
    <w:p w:rsidR="00320E54" w:rsidRPr="00E17BAF" w:rsidRDefault="00320E54" w:rsidP="00320E54">
      <w:pPr>
        <w:rPr>
          <w:b/>
          <w:sz w:val="26"/>
          <w:szCs w:val="26"/>
        </w:rPr>
      </w:pPr>
      <w:r w:rsidRPr="00E17BAF">
        <w:rPr>
          <w:b/>
          <w:sz w:val="26"/>
          <w:szCs w:val="26"/>
        </w:rPr>
        <w:t>Approval of Agenda</w:t>
      </w:r>
    </w:p>
    <w:p w:rsidR="00320E54" w:rsidRPr="00E17BAF" w:rsidRDefault="00320E54" w:rsidP="00320E54"/>
    <w:p w:rsidR="00320E54" w:rsidRPr="00E17BAF" w:rsidRDefault="00320E54" w:rsidP="00320E54">
      <w:r w:rsidRPr="00E17BAF">
        <w:t xml:space="preserve">Moved by </w:t>
      </w:r>
      <w:r w:rsidR="00177200">
        <w:t>Deputy Mayor Abbott</w:t>
      </w:r>
      <w:r w:rsidR="00A96FE8">
        <w:t xml:space="preserve"> </w:t>
      </w:r>
      <w:r w:rsidRPr="00E17BAF">
        <w:t xml:space="preserve">and seconded by </w:t>
      </w:r>
      <w:proofErr w:type="spellStart"/>
      <w:r w:rsidR="00D30922">
        <w:t>Councillor</w:t>
      </w:r>
      <w:proofErr w:type="spellEnd"/>
      <w:r w:rsidR="00D30922">
        <w:t xml:space="preserve"> Dove</w:t>
      </w:r>
      <w:r w:rsidRPr="00E17BAF">
        <w:t xml:space="preserve"> that the Agenda for the Regular Meeting of Council </w:t>
      </w:r>
      <w:r w:rsidR="00DC3393" w:rsidRPr="00E17BAF">
        <w:t xml:space="preserve">on </w:t>
      </w:r>
      <w:r w:rsidR="00177200">
        <w:t>July</w:t>
      </w:r>
      <w:r w:rsidR="00A96FE8">
        <w:t xml:space="preserve"> </w:t>
      </w:r>
      <w:r w:rsidR="00177200">
        <w:t>5</w:t>
      </w:r>
      <w:r w:rsidR="00D30922">
        <w:t>, 2017</w:t>
      </w:r>
      <w:r w:rsidRPr="00E17BAF">
        <w:t>be adopted as presented.</w:t>
      </w:r>
    </w:p>
    <w:p w:rsidR="00320E54" w:rsidRPr="00E17BAF" w:rsidRDefault="00320E54" w:rsidP="00320E54"/>
    <w:p w:rsidR="00320E54" w:rsidRPr="00E17BAF" w:rsidRDefault="00320E54" w:rsidP="00320E54">
      <w:r w:rsidRPr="00E17BAF">
        <w:tab/>
      </w:r>
      <w:r w:rsidRPr="00E17BAF">
        <w:tab/>
      </w:r>
      <w:r w:rsidR="00D70A7A" w:rsidRPr="00E17BAF">
        <w:t xml:space="preserve">In </w:t>
      </w:r>
      <w:proofErr w:type="spellStart"/>
      <w:r w:rsidR="00D70A7A" w:rsidRPr="00E17BAF">
        <w:t>Favour</w:t>
      </w:r>
      <w:proofErr w:type="spellEnd"/>
      <w:r w:rsidR="00D70A7A" w:rsidRPr="00E17BAF">
        <w:t>:</w:t>
      </w:r>
      <w:r w:rsidR="00D70A7A" w:rsidRPr="00E17BAF">
        <w:tab/>
      </w:r>
      <w:r w:rsidR="00D30922">
        <w:t>5</w:t>
      </w:r>
      <w:r w:rsidRPr="00E17BAF">
        <w:tab/>
        <w:t>Opposing:</w:t>
      </w:r>
      <w:r w:rsidRPr="00E17BAF">
        <w:tab/>
        <w:t>0</w:t>
      </w:r>
    </w:p>
    <w:p w:rsidR="006059A2" w:rsidRPr="00E17BAF" w:rsidRDefault="006059A2" w:rsidP="00320E54"/>
    <w:p w:rsidR="00320E54" w:rsidRDefault="00320E54" w:rsidP="00320E54">
      <w:r w:rsidRPr="00E17BAF">
        <w:rPr>
          <w:b/>
        </w:rPr>
        <w:t>Decision:</w:t>
      </w:r>
      <w:r w:rsidRPr="00E17BAF">
        <w:tab/>
        <w:t>Motion carried.</w:t>
      </w:r>
    </w:p>
    <w:p w:rsidR="00D30922" w:rsidRDefault="00D30922" w:rsidP="00320E54"/>
    <w:p w:rsidR="00FC700D" w:rsidRDefault="0086047C" w:rsidP="00B83813">
      <w:pPr>
        <w:pStyle w:val="Heading1"/>
        <w:spacing w:before="0"/>
      </w:pPr>
      <w:r>
        <w:lastRenderedPageBreak/>
        <w:t>4</w:t>
      </w:r>
      <w:r w:rsidR="00320E54">
        <w:t>.</w:t>
      </w:r>
      <w:r w:rsidR="00320E54">
        <w:tab/>
      </w:r>
      <w:r w:rsidR="00FC700D">
        <w:t>MINUTES FOR APPROVAL</w:t>
      </w:r>
    </w:p>
    <w:p w:rsidR="00BA0A0A" w:rsidRPr="00E17BAF" w:rsidRDefault="00F052A4" w:rsidP="00E177B3">
      <w:pPr>
        <w:tabs>
          <w:tab w:val="center" w:pos="4680"/>
        </w:tabs>
        <w:rPr>
          <w:b/>
          <w:sz w:val="26"/>
          <w:szCs w:val="26"/>
        </w:rPr>
      </w:pPr>
      <w:r w:rsidRPr="00E17BAF">
        <w:rPr>
          <w:b/>
          <w:sz w:val="26"/>
          <w:szCs w:val="26"/>
        </w:rPr>
        <w:t>Motion #</w:t>
      </w:r>
      <w:r w:rsidR="008E6373" w:rsidRPr="00E17BAF">
        <w:rPr>
          <w:b/>
          <w:sz w:val="26"/>
          <w:szCs w:val="26"/>
        </w:rPr>
        <w:t>1</w:t>
      </w:r>
      <w:r w:rsidR="00953A49" w:rsidRPr="00E17BAF">
        <w:rPr>
          <w:b/>
          <w:sz w:val="26"/>
          <w:szCs w:val="26"/>
        </w:rPr>
        <w:t>7-</w:t>
      </w:r>
      <w:r w:rsidR="00177200">
        <w:rPr>
          <w:b/>
          <w:sz w:val="26"/>
          <w:szCs w:val="26"/>
        </w:rPr>
        <w:t>154</w:t>
      </w:r>
      <w:r w:rsidR="00E177B3" w:rsidRPr="00E17BAF">
        <w:rPr>
          <w:b/>
          <w:sz w:val="26"/>
          <w:szCs w:val="26"/>
        </w:rPr>
        <w:tab/>
      </w:r>
    </w:p>
    <w:p w:rsidR="00F052A4" w:rsidRPr="00E17BAF" w:rsidRDefault="00F765F6" w:rsidP="00F052A4">
      <w:pPr>
        <w:rPr>
          <w:b/>
          <w:sz w:val="26"/>
          <w:szCs w:val="26"/>
        </w:rPr>
      </w:pPr>
      <w:r w:rsidRPr="00E17BAF">
        <w:rPr>
          <w:b/>
          <w:sz w:val="26"/>
          <w:szCs w:val="26"/>
        </w:rPr>
        <w:t xml:space="preserve">Regular </w:t>
      </w:r>
      <w:r w:rsidR="00F052A4" w:rsidRPr="00E17BAF">
        <w:rPr>
          <w:b/>
          <w:sz w:val="26"/>
          <w:szCs w:val="26"/>
        </w:rPr>
        <w:t>Minutes for Approval</w:t>
      </w:r>
    </w:p>
    <w:p w:rsidR="00F052A4" w:rsidRPr="00E17BAF" w:rsidRDefault="00F052A4" w:rsidP="00F052A4">
      <w:pPr>
        <w:rPr>
          <w:sz w:val="26"/>
          <w:szCs w:val="26"/>
        </w:rPr>
      </w:pPr>
    </w:p>
    <w:p w:rsidR="00F052A4" w:rsidRPr="00E17BAF" w:rsidRDefault="00B83813" w:rsidP="00F052A4">
      <w:r w:rsidRPr="00E17BAF">
        <w:t xml:space="preserve">Moved by </w:t>
      </w:r>
      <w:r w:rsidR="00177200">
        <w:t>Deputy Mayor Abbott</w:t>
      </w:r>
      <w:r w:rsidR="00A96FE8">
        <w:t xml:space="preserve"> </w:t>
      </w:r>
      <w:r w:rsidR="00F052A4" w:rsidRPr="00E17BAF">
        <w:t xml:space="preserve">and seconded by </w:t>
      </w:r>
      <w:proofErr w:type="spellStart"/>
      <w:r w:rsidR="00F765F6" w:rsidRPr="00E17BAF">
        <w:t>Councillor</w:t>
      </w:r>
      <w:proofErr w:type="spellEnd"/>
      <w:r w:rsidR="00A96FE8">
        <w:t xml:space="preserve"> </w:t>
      </w:r>
      <w:r w:rsidR="00E155A3" w:rsidRPr="00E17BAF">
        <w:t>Anstey</w:t>
      </w:r>
      <w:r w:rsidR="00A96FE8">
        <w:t xml:space="preserve"> </w:t>
      </w:r>
      <w:r w:rsidR="006D1F9B" w:rsidRPr="00E17BAF">
        <w:t>that</w:t>
      </w:r>
      <w:r w:rsidR="00F052A4" w:rsidRPr="00E17BAF">
        <w:t xml:space="preserve"> the Minutes from the Regular Mee</w:t>
      </w:r>
      <w:r w:rsidR="001C5C67" w:rsidRPr="00E17BAF">
        <w:t xml:space="preserve">ting of Council on </w:t>
      </w:r>
      <w:r w:rsidR="00177200">
        <w:t>June 14, 2017</w:t>
      </w:r>
      <w:r w:rsidR="00F052A4" w:rsidRPr="00E17BAF">
        <w:t xml:space="preserve"> be adopted as presented.</w:t>
      </w:r>
    </w:p>
    <w:p w:rsidR="00F10CED" w:rsidRPr="00E17BAF" w:rsidRDefault="00F10CED" w:rsidP="00F052A4"/>
    <w:p w:rsidR="00F052A4" w:rsidRPr="00E17BAF" w:rsidRDefault="006E16D9" w:rsidP="00B362A1">
      <w:pPr>
        <w:ind w:left="720" w:firstLine="720"/>
      </w:pPr>
      <w:r w:rsidRPr="00E17BAF">
        <w:t xml:space="preserve">In </w:t>
      </w:r>
      <w:proofErr w:type="spellStart"/>
      <w:r w:rsidRPr="00E17BAF">
        <w:t>Favour</w:t>
      </w:r>
      <w:proofErr w:type="spellEnd"/>
      <w:r w:rsidRPr="00E17BAF">
        <w:t>:</w:t>
      </w:r>
      <w:r w:rsidRPr="00E17BAF">
        <w:tab/>
      </w:r>
      <w:r w:rsidR="00D30922">
        <w:t>5</w:t>
      </w:r>
      <w:r w:rsidR="00A71028" w:rsidRPr="00E17BAF">
        <w:tab/>
      </w:r>
      <w:r w:rsidR="00F052A4" w:rsidRPr="00E17BAF">
        <w:t>Opposing:</w:t>
      </w:r>
      <w:r w:rsidR="00F052A4" w:rsidRPr="00E17BAF">
        <w:tab/>
        <w:t>0</w:t>
      </w:r>
    </w:p>
    <w:p w:rsidR="00EE32A9" w:rsidRPr="00E17BAF" w:rsidRDefault="00EE32A9" w:rsidP="00F052A4">
      <w:pPr>
        <w:ind w:left="1440" w:firstLine="720"/>
      </w:pPr>
    </w:p>
    <w:p w:rsidR="00570BBB" w:rsidRDefault="00F052A4" w:rsidP="00F052A4">
      <w:r w:rsidRPr="00E17BAF">
        <w:rPr>
          <w:b/>
        </w:rPr>
        <w:t>Decision</w:t>
      </w:r>
      <w:r w:rsidR="00B362A1" w:rsidRPr="00E17BAF">
        <w:rPr>
          <w:b/>
        </w:rPr>
        <w:t>:</w:t>
      </w:r>
      <w:r w:rsidRPr="00E17BAF">
        <w:tab/>
        <w:t>Motion carried.</w:t>
      </w:r>
    </w:p>
    <w:p w:rsidR="005E3670" w:rsidRDefault="005E3670" w:rsidP="00F052A4"/>
    <w:p w:rsidR="005E3670" w:rsidRDefault="005E3670" w:rsidP="005E3670">
      <w:pPr>
        <w:pStyle w:val="Heading1"/>
        <w:spacing w:before="0"/>
      </w:pPr>
      <w:r>
        <w:t>MINUTES FOR APPROVAL</w:t>
      </w:r>
    </w:p>
    <w:p w:rsidR="005E3670" w:rsidRPr="00E17BAF" w:rsidRDefault="005E3670" w:rsidP="005E3670">
      <w:pPr>
        <w:tabs>
          <w:tab w:val="center" w:pos="4680"/>
        </w:tabs>
        <w:rPr>
          <w:b/>
          <w:sz w:val="26"/>
          <w:szCs w:val="26"/>
        </w:rPr>
      </w:pPr>
      <w:r w:rsidRPr="00E17BAF">
        <w:rPr>
          <w:b/>
          <w:sz w:val="26"/>
          <w:szCs w:val="26"/>
        </w:rPr>
        <w:t>Motion #17-</w:t>
      </w:r>
      <w:r w:rsidR="00177200">
        <w:rPr>
          <w:b/>
          <w:sz w:val="26"/>
          <w:szCs w:val="26"/>
        </w:rPr>
        <w:t>155</w:t>
      </w:r>
      <w:r w:rsidRPr="00E17BAF">
        <w:rPr>
          <w:b/>
          <w:sz w:val="26"/>
          <w:szCs w:val="26"/>
        </w:rPr>
        <w:tab/>
      </w:r>
    </w:p>
    <w:p w:rsidR="005E3670" w:rsidRPr="00E17BAF" w:rsidRDefault="005E3670" w:rsidP="005E3670">
      <w:pPr>
        <w:rPr>
          <w:b/>
          <w:sz w:val="26"/>
          <w:szCs w:val="26"/>
        </w:rPr>
      </w:pPr>
      <w:r>
        <w:rPr>
          <w:b/>
          <w:sz w:val="26"/>
          <w:szCs w:val="26"/>
        </w:rPr>
        <w:t>Special</w:t>
      </w:r>
      <w:r w:rsidRPr="00E17BAF">
        <w:rPr>
          <w:b/>
          <w:sz w:val="26"/>
          <w:szCs w:val="26"/>
        </w:rPr>
        <w:t xml:space="preserve"> Minutes for Approval</w:t>
      </w:r>
    </w:p>
    <w:p w:rsidR="005E3670" w:rsidRPr="00E17BAF" w:rsidRDefault="005E3670" w:rsidP="005E3670">
      <w:pPr>
        <w:rPr>
          <w:sz w:val="26"/>
          <w:szCs w:val="26"/>
        </w:rPr>
      </w:pPr>
    </w:p>
    <w:p w:rsidR="005E3670" w:rsidRPr="00E17BAF" w:rsidRDefault="005E3670" w:rsidP="005E3670">
      <w:r w:rsidRPr="00E17BAF">
        <w:t xml:space="preserve">Moved by </w:t>
      </w:r>
      <w:proofErr w:type="spellStart"/>
      <w:r w:rsidR="00177200">
        <w:t>Councillor</w:t>
      </w:r>
      <w:proofErr w:type="spellEnd"/>
      <w:r w:rsidR="00177200">
        <w:t xml:space="preserve"> Anstey</w:t>
      </w:r>
      <w:r w:rsidR="00A96FE8">
        <w:t xml:space="preserve"> </w:t>
      </w:r>
      <w:r w:rsidRPr="00E17BAF">
        <w:t xml:space="preserve">and seconded by </w:t>
      </w:r>
      <w:proofErr w:type="spellStart"/>
      <w:r w:rsidRPr="00E17BAF">
        <w:t>Councillor</w:t>
      </w:r>
      <w:proofErr w:type="spellEnd"/>
      <w:r w:rsidR="00A96FE8">
        <w:t xml:space="preserve"> </w:t>
      </w:r>
      <w:r w:rsidR="00177200">
        <w:t>Dove</w:t>
      </w:r>
      <w:r w:rsidR="00A96FE8">
        <w:t xml:space="preserve"> </w:t>
      </w:r>
      <w:r w:rsidRPr="00E17BAF">
        <w:t xml:space="preserve">that the Minutes from the </w:t>
      </w:r>
      <w:r>
        <w:t>Special</w:t>
      </w:r>
      <w:r w:rsidRPr="00E17BAF">
        <w:t xml:space="preserve"> Meeting of Council on </w:t>
      </w:r>
      <w:r w:rsidR="00177200">
        <w:t>June 23</w:t>
      </w:r>
      <w:r w:rsidRPr="00E17BAF">
        <w:t>, 2017 be adopted as presented.</w:t>
      </w:r>
    </w:p>
    <w:p w:rsidR="005E3670" w:rsidRPr="00E17BAF" w:rsidRDefault="005E3670" w:rsidP="005E3670"/>
    <w:p w:rsidR="005E3670" w:rsidRPr="00E17BAF" w:rsidRDefault="005E3670" w:rsidP="005E3670">
      <w:pPr>
        <w:ind w:left="720" w:firstLine="720"/>
      </w:pPr>
      <w:r w:rsidRPr="00E17BAF">
        <w:t xml:space="preserve">In </w:t>
      </w:r>
      <w:proofErr w:type="spellStart"/>
      <w:r w:rsidRPr="00E17BAF">
        <w:t>Favour</w:t>
      </w:r>
      <w:proofErr w:type="spellEnd"/>
      <w:r w:rsidRPr="00E17BAF">
        <w:t>:</w:t>
      </w:r>
      <w:r w:rsidRPr="00E17BAF">
        <w:tab/>
      </w:r>
      <w:r>
        <w:t>5</w:t>
      </w:r>
      <w:r w:rsidRPr="00E17BAF">
        <w:tab/>
        <w:t>Opposing:</w:t>
      </w:r>
      <w:r w:rsidRPr="00E17BAF">
        <w:tab/>
        <w:t>0</w:t>
      </w:r>
    </w:p>
    <w:p w:rsidR="005E3670" w:rsidRPr="00E17BAF" w:rsidRDefault="005E3670" w:rsidP="005E3670">
      <w:pPr>
        <w:ind w:left="1440" w:firstLine="720"/>
      </w:pPr>
    </w:p>
    <w:p w:rsidR="005E3670" w:rsidRPr="00E17BAF" w:rsidRDefault="005E3670" w:rsidP="005E3670">
      <w:r w:rsidRPr="00E17BAF">
        <w:rPr>
          <w:b/>
        </w:rPr>
        <w:t>Decision:</w:t>
      </w:r>
      <w:r w:rsidRPr="00E17BAF">
        <w:tab/>
        <w:t>Motion carried.</w:t>
      </w:r>
    </w:p>
    <w:p w:rsidR="007E0D19" w:rsidRDefault="0086047C" w:rsidP="00FC700D">
      <w:pPr>
        <w:pStyle w:val="Heading1"/>
      </w:pPr>
      <w:r w:rsidRPr="00E17BAF">
        <w:t>5</w:t>
      </w:r>
      <w:r w:rsidR="00FC700D" w:rsidRPr="00E17BAF">
        <w:t>.</w:t>
      </w:r>
      <w:r w:rsidR="00FC700D" w:rsidRPr="00E17BAF">
        <w:tab/>
        <w:t>BUSINESS ARISING FROM</w:t>
      </w:r>
      <w:r w:rsidR="00FC700D">
        <w:t xml:space="preserve"> PREVIOUS MINUTES</w:t>
      </w:r>
    </w:p>
    <w:p w:rsidR="003F4287" w:rsidRDefault="003F4287" w:rsidP="003F4287">
      <w:pPr>
        <w:ind w:firstLine="720"/>
      </w:pPr>
      <w:r>
        <w:t>None</w:t>
      </w:r>
    </w:p>
    <w:p w:rsidR="00BA0A0A" w:rsidRDefault="0086047C" w:rsidP="00BA0A0A">
      <w:pPr>
        <w:pStyle w:val="Heading1"/>
      </w:pPr>
      <w:r>
        <w:t>6</w:t>
      </w:r>
      <w:r w:rsidR="00074FA0">
        <w:t>.</w:t>
      </w:r>
      <w:r w:rsidR="00074FA0">
        <w:tab/>
      </w:r>
      <w:r w:rsidR="00BA0A0A">
        <w:t>REPORTS – STANDING COMMITTEES:</w:t>
      </w:r>
    </w:p>
    <w:p w:rsidR="00B1563D" w:rsidRDefault="009C3637" w:rsidP="00B1563D">
      <w:pPr>
        <w:pStyle w:val="Heading3"/>
      </w:pPr>
      <w:r>
        <w:t>A.</w:t>
      </w:r>
      <w:r>
        <w:tab/>
      </w:r>
      <w:r w:rsidR="00D97EDA">
        <w:t>Recreation &amp; Community Living</w:t>
      </w:r>
      <w:r w:rsidR="00F87538">
        <w:t>:</w:t>
      </w:r>
    </w:p>
    <w:p w:rsidR="00B1563D" w:rsidRDefault="00B1563D" w:rsidP="00B1563D"/>
    <w:p w:rsidR="007C1A43" w:rsidRDefault="00B1563D" w:rsidP="00B1563D">
      <w:r w:rsidRPr="003526B6">
        <w:t xml:space="preserve">The </w:t>
      </w:r>
      <w:r w:rsidR="00D97EDA">
        <w:t>Recreation &amp; Community Living</w:t>
      </w:r>
      <w:r w:rsidR="00A96FE8">
        <w:t xml:space="preserve"> </w:t>
      </w:r>
      <w:r w:rsidR="00BA0D7E">
        <w:t>report</w:t>
      </w:r>
      <w:r w:rsidR="00A96FE8">
        <w:t xml:space="preserve"> </w:t>
      </w:r>
      <w:r w:rsidR="006C38BB">
        <w:t>was</w:t>
      </w:r>
      <w:r w:rsidRPr="003526B6">
        <w:t xml:space="preserve"> presented by </w:t>
      </w:r>
      <w:proofErr w:type="spellStart"/>
      <w:r w:rsidR="00A0259C">
        <w:t>Councillor</w:t>
      </w:r>
      <w:proofErr w:type="spellEnd"/>
      <w:r w:rsidR="00A96FE8">
        <w:t xml:space="preserve"> </w:t>
      </w:r>
      <w:r w:rsidR="004B0027">
        <w:t>Anstey.</w:t>
      </w:r>
    </w:p>
    <w:p w:rsidR="004F035C" w:rsidRDefault="004F035C" w:rsidP="00B1563D"/>
    <w:p w:rsidR="003F4287" w:rsidRDefault="00B1563D" w:rsidP="00953765">
      <w:r>
        <w:t xml:space="preserve">The </w:t>
      </w:r>
      <w:r w:rsidR="00953765">
        <w:t>Recreation &amp; Community Living</w:t>
      </w:r>
      <w:r w:rsidR="00A96FE8">
        <w:t xml:space="preserve"> </w:t>
      </w:r>
      <w:r w:rsidR="00752FFD">
        <w:t xml:space="preserve">meeting </w:t>
      </w:r>
      <w:r>
        <w:t xml:space="preserve">was held on </w:t>
      </w:r>
      <w:r w:rsidR="00925778">
        <w:t xml:space="preserve">June </w:t>
      </w:r>
      <w:r w:rsidR="004B0027">
        <w:t>28</w:t>
      </w:r>
      <w:r w:rsidR="000B53FD">
        <w:t>, 2017</w:t>
      </w:r>
      <w:r w:rsidR="00953765">
        <w:t xml:space="preserve">.  The meeting was chaired by </w:t>
      </w:r>
      <w:r w:rsidR="000B53FD">
        <w:t>R. Anstey</w:t>
      </w:r>
      <w:r w:rsidR="00E973A2">
        <w:t>,</w:t>
      </w:r>
      <w:r w:rsidR="00A96FE8">
        <w:t xml:space="preserve"> </w:t>
      </w:r>
      <w:proofErr w:type="spellStart"/>
      <w:r w:rsidR="006D5E16">
        <w:t>Councillor</w:t>
      </w:r>
      <w:proofErr w:type="spellEnd"/>
      <w:r>
        <w:t xml:space="preserve">.  </w:t>
      </w:r>
      <w:r w:rsidR="00570BBB">
        <w:t>Other members present included:</w:t>
      </w:r>
      <w:r w:rsidR="00A96FE8">
        <w:t xml:space="preserve"> </w:t>
      </w:r>
      <w:r w:rsidR="00B52B57">
        <w:t xml:space="preserve">B. Dove, </w:t>
      </w:r>
      <w:proofErr w:type="spellStart"/>
      <w:r w:rsidR="00B52B57">
        <w:t>Councillor</w:t>
      </w:r>
      <w:proofErr w:type="spellEnd"/>
      <w:r w:rsidR="00B52B57">
        <w:t xml:space="preserve">; N. </w:t>
      </w:r>
      <w:r w:rsidR="00A27561">
        <w:t>Newell</w:t>
      </w:r>
      <w:r w:rsidR="00953765">
        <w:t>, Director of R</w:t>
      </w:r>
      <w:r w:rsidR="00BC191B">
        <w:t xml:space="preserve">ecreation &amp; Community </w:t>
      </w:r>
      <w:r w:rsidR="00925778">
        <w:t>Services</w:t>
      </w:r>
      <w:r w:rsidR="004B0027">
        <w:t>; R. Locke, Director of Economic Development.</w:t>
      </w:r>
    </w:p>
    <w:p w:rsidR="004B0027" w:rsidRDefault="004B0027" w:rsidP="00953765"/>
    <w:p w:rsidR="004B0027" w:rsidRPr="004B0027" w:rsidRDefault="004B0027" w:rsidP="004B0027">
      <w:pPr>
        <w:tabs>
          <w:tab w:val="left" w:pos="2085"/>
        </w:tabs>
        <w:ind w:left="1440" w:hanging="1440"/>
      </w:pPr>
      <w:r w:rsidRPr="004B0027">
        <w:t>Delegations:</w:t>
      </w:r>
      <w:r w:rsidRPr="004B0027">
        <w:tab/>
        <w:t xml:space="preserve">K. Higgins, D. </w:t>
      </w:r>
      <w:proofErr w:type="spellStart"/>
      <w:r w:rsidRPr="004B0027">
        <w:t>Jubainville</w:t>
      </w:r>
      <w:proofErr w:type="spellEnd"/>
      <w:r w:rsidR="00A96FE8">
        <w:t xml:space="preserve"> </w:t>
      </w:r>
      <w:r w:rsidRPr="004B0027">
        <w:t xml:space="preserve">&amp; A. Gillingham - </w:t>
      </w:r>
      <w:r w:rsidRPr="004B0027">
        <w:tab/>
        <w:t>Gander Minor Baseball</w:t>
      </w:r>
    </w:p>
    <w:p w:rsidR="004B0027" w:rsidRPr="004B0027" w:rsidRDefault="004B0027" w:rsidP="004B0027">
      <w:pPr>
        <w:tabs>
          <w:tab w:val="left" w:pos="2085"/>
        </w:tabs>
        <w:ind w:left="1440" w:hanging="1440"/>
      </w:pPr>
      <w:r w:rsidRPr="004B0027">
        <w:tab/>
        <w:t xml:space="preserve">Dr. P. Blackie, </w:t>
      </w:r>
      <w:r w:rsidRPr="004B0027">
        <w:tab/>
        <w:t>N. Pearce &amp; D. Cull - Gander Heritage Advisory Committee</w:t>
      </w:r>
    </w:p>
    <w:p w:rsidR="004B0027" w:rsidRDefault="004B0027" w:rsidP="00953765"/>
    <w:p w:rsidR="00925778" w:rsidRDefault="00925778" w:rsidP="00925778">
      <w:r>
        <w:t>The following items were discussed:</w:t>
      </w:r>
    </w:p>
    <w:p w:rsidR="00925778" w:rsidRDefault="00925778" w:rsidP="00925778"/>
    <w:p w:rsidR="004B0027" w:rsidRDefault="004B0027" w:rsidP="004B0027">
      <w:pPr>
        <w:tabs>
          <w:tab w:val="left" w:pos="2085"/>
        </w:tabs>
        <w:ind w:left="1440" w:hanging="1440"/>
        <w:rPr>
          <w:b/>
        </w:rPr>
      </w:pPr>
      <w:r>
        <w:rPr>
          <w:b/>
        </w:rPr>
        <w:tab/>
      </w:r>
      <w:r>
        <w:rPr>
          <w:b/>
        </w:rPr>
        <w:tab/>
      </w:r>
    </w:p>
    <w:p w:rsidR="004B0027" w:rsidRDefault="004B0027" w:rsidP="004B0027"/>
    <w:p w:rsidR="004B0027" w:rsidRDefault="004B0027" w:rsidP="004B0027">
      <w:pPr>
        <w:rPr>
          <w:sz w:val="28"/>
          <w:szCs w:val="28"/>
        </w:rPr>
      </w:pPr>
      <w:r>
        <w:rPr>
          <w:b/>
          <w:sz w:val="28"/>
          <w:szCs w:val="28"/>
        </w:rPr>
        <w:lastRenderedPageBreak/>
        <w:t>Delegation – Gander Minor Baseball</w:t>
      </w:r>
    </w:p>
    <w:p w:rsidR="004B0027" w:rsidRDefault="004B0027" w:rsidP="004B0027">
      <w:pPr>
        <w:autoSpaceDE w:val="0"/>
        <w:autoSpaceDN w:val="0"/>
        <w:adjustRightInd w:val="0"/>
        <w:jc w:val="left"/>
        <w:rPr>
          <w:rFonts w:ascii="Calibri" w:eastAsia="Times New Roman" w:hAnsi="Calibri" w:cs="Calibri"/>
          <w:color w:val="000000"/>
          <w:sz w:val="18"/>
          <w:szCs w:val="18"/>
        </w:rPr>
      </w:pPr>
    </w:p>
    <w:p w:rsidR="004B0027" w:rsidRDefault="004B0027" w:rsidP="004B0027">
      <w:pPr>
        <w:rPr>
          <w:rFonts w:ascii="Calibri" w:eastAsia="Times New Roman" w:hAnsi="Calibri" w:cs="Times New Roman"/>
          <w:color w:val="000000"/>
          <w:szCs w:val="18"/>
        </w:rPr>
      </w:pPr>
      <w:r>
        <w:rPr>
          <w:rFonts w:ascii="Calibri" w:eastAsia="Times New Roman" w:hAnsi="Calibri" w:cs="Times New Roman"/>
          <w:color w:val="000000"/>
          <w:szCs w:val="18"/>
        </w:rPr>
        <w:t>Representatives of Gander Minor Baseball attended the meeting to discuss some ongoing issues and to give the Committee an overview of their program. They indicated that they currently have 180 kids registered in their under 15 age groups plus another 20-30 in the older groups.  The registration has been continuing to rise over the years.</w:t>
      </w:r>
    </w:p>
    <w:p w:rsidR="004B0027" w:rsidRDefault="004B0027" w:rsidP="004B0027">
      <w:pPr>
        <w:rPr>
          <w:rFonts w:ascii="Calibri" w:eastAsia="Times New Roman" w:hAnsi="Calibri" w:cs="Times New Roman"/>
          <w:color w:val="000000"/>
          <w:szCs w:val="18"/>
        </w:rPr>
      </w:pPr>
    </w:p>
    <w:p w:rsidR="004B0027" w:rsidRDefault="004B0027" w:rsidP="004B0027">
      <w:pPr>
        <w:rPr>
          <w:rFonts w:ascii="Calibri" w:eastAsia="Times New Roman" w:hAnsi="Calibri" w:cs="Times New Roman"/>
          <w:color w:val="000000"/>
          <w:szCs w:val="18"/>
        </w:rPr>
      </w:pPr>
      <w:r>
        <w:rPr>
          <w:rFonts w:ascii="Calibri" w:eastAsia="Times New Roman" w:hAnsi="Calibri" w:cs="Times New Roman"/>
          <w:color w:val="000000"/>
          <w:szCs w:val="18"/>
        </w:rPr>
        <w:t>The representatives advised that there have been some problems with field availability in the evenings. Their all-star program has increased to five teams and must run in the evenings because the volunteers who coach are working during the day. They asked if it would be possible to have the adult leagues playing later in the evenings so that minor baseball can have more time for their program.</w:t>
      </w:r>
    </w:p>
    <w:p w:rsidR="004B0027" w:rsidRDefault="004B0027" w:rsidP="004B0027">
      <w:pPr>
        <w:rPr>
          <w:rFonts w:ascii="Calibri" w:eastAsia="Times New Roman" w:hAnsi="Calibri" w:cs="Times New Roman"/>
          <w:color w:val="000000"/>
          <w:szCs w:val="18"/>
        </w:rPr>
      </w:pPr>
    </w:p>
    <w:p w:rsidR="004B0027" w:rsidRDefault="004B0027" w:rsidP="004B0027">
      <w:pPr>
        <w:rPr>
          <w:rFonts w:ascii="Calibri" w:eastAsia="Times New Roman" w:hAnsi="Calibri" w:cs="Times New Roman"/>
          <w:color w:val="000000"/>
          <w:szCs w:val="18"/>
        </w:rPr>
      </w:pPr>
      <w:r>
        <w:rPr>
          <w:rFonts w:ascii="Calibri" w:eastAsia="Times New Roman" w:hAnsi="Calibri" w:cs="Times New Roman"/>
          <w:color w:val="000000"/>
          <w:szCs w:val="18"/>
        </w:rPr>
        <w:t>Another concern they have is the condition of the Art Walker Field.  Right now it is not able to be used for some programming or tournaments because there is no permanent pitching mound, the warning track is not completed, and there is a problem with the field drainage.</w:t>
      </w:r>
    </w:p>
    <w:p w:rsidR="004B0027" w:rsidRDefault="004B0027" w:rsidP="004B0027">
      <w:pPr>
        <w:rPr>
          <w:rFonts w:ascii="Calibri" w:eastAsia="Times New Roman" w:hAnsi="Calibri" w:cs="Times New Roman"/>
          <w:color w:val="000000"/>
          <w:szCs w:val="18"/>
        </w:rPr>
      </w:pPr>
    </w:p>
    <w:p w:rsidR="004B0027" w:rsidRDefault="004B0027" w:rsidP="004B0027">
      <w:pPr>
        <w:rPr>
          <w:rFonts w:ascii="Calibri" w:eastAsia="Times New Roman" w:hAnsi="Calibri" w:cs="Times New Roman"/>
          <w:color w:val="000000"/>
          <w:szCs w:val="18"/>
        </w:rPr>
      </w:pPr>
      <w:r>
        <w:rPr>
          <w:rFonts w:ascii="Calibri" w:eastAsia="Times New Roman" w:hAnsi="Calibri" w:cs="Times New Roman"/>
          <w:color w:val="000000"/>
          <w:szCs w:val="18"/>
        </w:rPr>
        <w:t>The representatives also advised that they were not happy with Council’s decision on where their new building would be constructed as they feel it would be more beneficial in the previous location requested.</w:t>
      </w:r>
    </w:p>
    <w:p w:rsidR="004B0027" w:rsidRDefault="004B0027" w:rsidP="004B0027">
      <w:pPr>
        <w:rPr>
          <w:rFonts w:ascii="Calibri" w:eastAsia="Times New Roman" w:hAnsi="Calibri" w:cs="Times New Roman"/>
          <w:color w:val="000000"/>
          <w:szCs w:val="18"/>
        </w:rPr>
      </w:pPr>
    </w:p>
    <w:p w:rsidR="004B0027" w:rsidRDefault="004B0027" w:rsidP="004B0027">
      <w:r>
        <w:t>The question was raised if Gander Minor Baseball would be able to run the Art Walker Field through their organization. They would take care of the field and the maintenance and the town would provide a stipend yearly.</w:t>
      </w:r>
    </w:p>
    <w:p w:rsidR="004B0027" w:rsidRDefault="004B0027" w:rsidP="004B0027"/>
    <w:p w:rsidR="004B0027" w:rsidRDefault="004B0027" w:rsidP="004B0027">
      <w:r>
        <w:t>The Committee explained that the Department will look at the schedule of the fields for next season to see what can be done so that everyone has ample time for their programs.  With regards to the condition of the field, the Department will take all of their concerns into consideration during the 2018 budget process.</w:t>
      </w:r>
    </w:p>
    <w:p w:rsidR="004B0027" w:rsidRDefault="004B0027" w:rsidP="004B0027"/>
    <w:p w:rsidR="004B0027" w:rsidRDefault="004B0027" w:rsidP="004B0027">
      <w:r>
        <w:t>The representatives were thanked for coming into the meeting.</w:t>
      </w:r>
    </w:p>
    <w:p w:rsidR="004B0027" w:rsidRDefault="004B0027" w:rsidP="004B0027"/>
    <w:p w:rsidR="004B0027" w:rsidRPr="008D71CD" w:rsidRDefault="004B0027" w:rsidP="004B0027">
      <w:r>
        <w:t xml:space="preserve">The </w:t>
      </w:r>
      <w:r w:rsidRPr="008D71CD">
        <w:t xml:space="preserve">delegation left the </w:t>
      </w:r>
      <w:r>
        <w:t xml:space="preserve">Committee </w:t>
      </w:r>
      <w:r w:rsidRPr="008D71CD">
        <w:t>meeting.</w:t>
      </w:r>
    </w:p>
    <w:p w:rsidR="004B0027" w:rsidRDefault="004B0027" w:rsidP="004B0027"/>
    <w:p w:rsidR="004B0027" w:rsidRPr="008D71CD" w:rsidRDefault="004B0027" w:rsidP="004B0027">
      <w:proofErr w:type="spellStart"/>
      <w:r w:rsidRPr="008D71CD">
        <w:t>Councillor</w:t>
      </w:r>
      <w:proofErr w:type="spellEnd"/>
      <w:r w:rsidR="00C22285">
        <w:t xml:space="preserve"> </w:t>
      </w:r>
      <w:proofErr w:type="spellStart"/>
      <w:r w:rsidRPr="008D71CD">
        <w:t>McBreairty</w:t>
      </w:r>
      <w:proofErr w:type="spellEnd"/>
      <w:r w:rsidRPr="008D71CD">
        <w:t xml:space="preserve"> and the Gander Heritage Advisory Committee joined </w:t>
      </w:r>
      <w:r>
        <w:t xml:space="preserve">the Committee </w:t>
      </w:r>
      <w:r w:rsidRPr="008D71CD">
        <w:t>meeting.</w:t>
      </w:r>
    </w:p>
    <w:p w:rsidR="004B0027" w:rsidRDefault="004B0027" w:rsidP="004B0027">
      <w:pPr>
        <w:rPr>
          <w:b/>
          <w:sz w:val="28"/>
          <w:szCs w:val="28"/>
        </w:rPr>
      </w:pPr>
    </w:p>
    <w:p w:rsidR="004B0027" w:rsidRDefault="004B0027" w:rsidP="004B0027">
      <w:pPr>
        <w:rPr>
          <w:sz w:val="28"/>
          <w:szCs w:val="28"/>
        </w:rPr>
      </w:pPr>
      <w:r>
        <w:rPr>
          <w:b/>
          <w:sz w:val="28"/>
          <w:szCs w:val="28"/>
        </w:rPr>
        <w:t>Delegation – Gander Heritage Advisory Committee</w:t>
      </w:r>
    </w:p>
    <w:p w:rsidR="004B0027" w:rsidRDefault="004B0027" w:rsidP="004B0027">
      <w:pPr>
        <w:autoSpaceDE w:val="0"/>
        <w:autoSpaceDN w:val="0"/>
        <w:adjustRightInd w:val="0"/>
        <w:jc w:val="left"/>
        <w:rPr>
          <w:rFonts w:ascii="Calibri" w:eastAsia="Times New Roman" w:hAnsi="Calibri" w:cs="Calibri"/>
          <w:color w:val="000000"/>
          <w:sz w:val="18"/>
          <w:szCs w:val="18"/>
        </w:rPr>
      </w:pPr>
    </w:p>
    <w:p w:rsidR="004B0027" w:rsidRDefault="004B0027" w:rsidP="004B0027">
      <w:pPr>
        <w:rPr>
          <w:lang w:val="en-CA"/>
        </w:rPr>
      </w:pPr>
      <w:r>
        <w:rPr>
          <w:lang w:val="en-CA"/>
        </w:rPr>
        <w:t xml:space="preserve">The Gander Heritage Advisory Committee discussed Phase II of their JCP project with the Committee.  They are requesting access to the Town of Gander’s equipment, tools, in-kind work and access to staff for resources for Phase II of the Aviation History Trails on the Old Town Site trail similar to </w:t>
      </w:r>
      <w:proofErr w:type="gramStart"/>
      <w:r>
        <w:rPr>
          <w:lang w:val="en-CA"/>
        </w:rPr>
        <w:t>Phase</w:t>
      </w:r>
      <w:proofErr w:type="gramEnd"/>
      <w:r>
        <w:rPr>
          <w:lang w:val="en-CA"/>
        </w:rPr>
        <w:t xml:space="preserve"> I.  The in-kind they are requesting includes access to the Municipal Works Depot, 1 Chainsaw daily for 6 months, 2 shovels, 2-4 steel gardening rakes, 1 wheelbarrow, and 1 gas powered brush cutter. They are also requesting regular maintenance be done by the </w:t>
      </w:r>
      <w:r>
        <w:rPr>
          <w:lang w:val="en-CA"/>
        </w:rPr>
        <w:lastRenderedPageBreak/>
        <w:t xml:space="preserve">Department such as garbage removal and the placement of two dog poop dispenser bags. They would also like the I.T. staff to assist with trouble shooting for their mobile app. </w:t>
      </w:r>
    </w:p>
    <w:p w:rsidR="004B0027" w:rsidRDefault="004B0027" w:rsidP="004B0027">
      <w:pPr>
        <w:rPr>
          <w:lang w:val="en-CA"/>
        </w:rPr>
      </w:pPr>
    </w:p>
    <w:p w:rsidR="004B0027" w:rsidRDefault="004B0027" w:rsidP="004B0027">
      <w:pPr>
        <w:rPr>
          <w:lang w:val="en-CA"/>
        </w:rPr>
      </w:pPr>
      <w:r>
        <w:rPr>
          <w:lang w:val="en-CA"/>
        </w:rPr>
        <w:t>The Recreation Director advised that she will follow up with the Supervisor to determine if the resources can be made available when not needed. The Gander Heritage Advisory Committee also explained that these requests are for the Aviation History Trails only and not the Adventure Trail project which is currently combined with the Gander Heritage Advisory Committee for Phase II. It was also discussed that Council will need to approve any requests during Phase II not included on this list. A Memorandum of Understanding will be done up between all parties involved when it is determined what requests can be met.</w:t>
      </w:r>
    </w:p>
    <w:p w:rsidR="004B0027" w:rsidRDefault="004B0027" w:rsidP="004B0027">
      <w:pPr>
        <w:rPr>
          <w:lang w:val="en-CA"/>
        </w:rPr>
      </w:pPr>
    </w:p>
    <w:p w:rsidR="004B0027" w:rsidRDefault="004B0027" w:rsidP="004B0027">
      <w:pPr>
        <w:rPr>
          <w:lang w:val="en-CA"/>
        </w:rPr>
      </w:pPr>
      <w:r>
        <w:rPr>
          <w:lang w:val="en-CA"/>
        </w:rPr>
        <w:t>The delegation left the Committee meeting.</w:t>
      </w:r>
    </w:p>
    <w:p w:rsidR="004B0027" w:rsidRDefault="004B0027" w:rsidP="004B0027">
      <w:pPr>
        <w:autoSpaceDE w:val="0"/>
        <w:autoSpaceDN w:val="0"/>
        <w:adjustRightInd w:val="0"/>
        <w:jc w:val="left"/>
        <w:rPr>
          <w:rFonts w:ascii="Calibri" w:eastAsia="Times New Roman" w:hAnsi="Calibri" w:cs="Calibri"/>
          <w:color w:val="000000"/>
          <w:sz w:val="18"/>
          <w:szCs w:val="18"/>
        </w:rPr>
      </w:pPr>
    </w:p>
    <w:p w:rsidR="004B0027" w:rsidRPr="00056458" w:rsidRDefault="004B0027" w:rsidP="004B0027">
      <w:pPr>
        <w:autoSpaceDE w:val="0"/>
        <w:autoSpaceDN w:val="0"/>
        <w:adjustRightInd w:val="0"/>
        <w:jc w:val="left"/>
        <w:rPr>
          <w:rFonts w:ascii="Calibri" w:eastAsia="Times New Roman" w:hAnsi="Calibri" w:cs="Calibri"/>
          <w:b/>
          <w:bCs/>
          <w:color w:val="000000"/>
          <w:sz w:val="18"/>
          <w:szCs w:val="18"/>
        </w:rPr>
      </w:pPr>
      <w:r>
        <w:rPr>
          <w:rFonts w:ascii="Calibri" w:eastAsia="Times New Roman" w:hAnsi="Calibri" w:cs="Calibri"/>
          <w:b/>
          <w:bCs/>
          <w:color w:val="000000"/>
          <w:sz w:val="28"/>
          <w:szCs w:val="28"/>
        </w:rPr>
        <w:t>Tender – Cafeteria/Alcohol/Vending Machines</w:t>
      </w:r>
    </w:p>
    <w:p w:rsidR="004B0027" w:rsidRPr="00056458" w:rsidRDefault="004B0027" w:rsidP="004B0027">
      <w:pPr>
        <w:autoSpaceDE w:val="0"/>
        <w:autoSpaceDN w:val="0"/>
        <w:adjustRightInd w:val="0"/>
        <w:jc w:val="left"/>
        <w:rPr>
          <w:rFonts w:ascii="Calibri" w:eastAsia="Times New Roman" w:hAnsi="Calibri" w:cs="Calibri"/>
          <w:color w:val="000000"/>
          <w:sz w:val="18"/>
          <w:szCs w:val="18"/>
        </w:rPr>
      </w:pPr>
    </w:p>
    <w:p w:rsidR="004B0027" w:rsidRDefault="004B0027" w:rsidP="004B0027">
      <w:pPr>
        <w:rPr>
          <w:lang w:val="en-CA"/>
        </w:rPr>
      </w:pPr>
      <w:r>
        <w:rPr>
          <w:lang w:val="en-CA"/>
        </w:rPr>
        <w:t xml:space="preserve">The Committee reviewed all tenders submitted for the operation of the cafeteria, alcohol sales and vending machines. Submissions were graded on the overall quality of the submission (15 pts), operator’s experience (30 pts) as well as the financial return to the town (55 pts).  </w:t>
      </w:r>
    </w:p>
    <w:p w:rsidR="004B0027" w:rsidRDefault="004B0027" w:rsidP="004B0027">
      <w:pPr>
        <w:rPr>
          <w:rFonts w:ascii="Calibri" w:eastAsia="Times New Roman" w:hAnsi="Calibri" w:cs="Times New Roman"/>
          <w:color w:val="000000"/>
          <w:szCs w:val="18"/>
        </w:rPr>
      </w:pPr>
      <w:r>
        <w:rPr>
          <w:lang w:val="en-CA"/>
        </w:rPr>
        <w:t xml:space="preserve">After reviewing all submissions, the Committee </w:t>
      </w:r>
      <w:r>
        <w:rPr>
          <w:rFonts w:ascii="Calibri" w:eastAsia="Times New Roman" w:hAnsi="Calibri" w:cs="Times New Roman"/>
          <w:color w:val="000000"/>
          <w:szCs w:val="18"/>
        </w:rPr>
        <w:t>asked the Director to do a reference check for the highest bidder and then send a recommendation to the next Privileged Meeting of Council for a recommendation to the public Council meeting.</w:t>
      </w:r>
    </w:p>
    <w:p w:rsidR="004B0027" w:rsidRPr="00CF0CD5" w:rsidRDefault="004B0027" w:rsidP="004B0027">
      <w:pPr>
        <w:rPr>
          <w:rFonts w:ascii="Calibri" w:eastAsia="Times New Roman" w:hAnsi="Calibri" w:cs="Times New Roman"/>
          <w:color w:val="000000"/>
          <w:szCs w:val="18"/>
        </w:rPr>
      </w:pPr>
    </w:p>
    <w:p w:rsidR="004B0027" w:rsidRDefault="004B0027" w:rsidP="004B0027">
      <w:pPr>
        <w:rPr>
          <w:b/>
          <w:sz w:val="18"/>
          <w:szCs w:val="18"/>
        </w:rPr>
      </w:pPr>
      <w:r>
        <w:rPr>
          <w:b/>
          <w:sz w:val="28"/>
          <w:szCs w:val="28"/>
        </w:rPr>
        <w:t>Gander Toyota - Volleyball Net</w:t>
      </w:r>
    </w:p>
    <w:p w:rsidR="004B0027" w:rsidRDefault="004B0027" w:rsidP="004B0027">
      <w:pPr>
        <w:rPr>
          <w:b/>
          <w:sz w:val="18"/>
          <w:szCs w:val="18"/>
        </w:rPr>
      </w:pPr>
    </w:p>
    <w:p w:rsidR="004B0027" w:rsidRDefault="004B0027" w:rsidP="004B0027">
      <w:r>
        <w:t xml:space="preserve">At the last council meeting, it was approved to place </w:t>
      </w:r>
      <w:proofErr w:type="gramStart"/>
      <w:r>
        <w:t>a volleyball</w:t>
      </w:r>
      <w:proofErr w:type="gramEnd"/>
      <w:r>
        <w:t xml:space="preserve"> net at the green/open space area located on </w:t>
      </w:r>
      <w:proofErr w:type="spellStart"/>
      <w:r>
        <w:t>Rowsell</w:t>
      </w:r>
      <w:proofErr w:type="spellEnd"/>
      <w:r>
        <w:t xml:space="preserve"> Boulevard providing there were no objections from homeowners in the area. The Director advised that after speaking with residents nearby there was one objection. One resident indicated that there has been trouble with youth using this space in the past and he does not want a volleyball net placed next to his home without a fence between the green space and his home. </w:t>
      </w:r>
    </w:p>
    <w:p w:rsidR="004B0027" w:rsidRDefault="004B0027" w:rsidP="004B0027"/>
    <w:p w:rsidR="004B0027" w:rsidRPr="00CF0CD5" w:rsidRDefault="004B0027" w:rsidP="004B0027">
      <w:pPr>
        <w:rPr>
          <w:b/>
          <w:sz w:val="28"/>
          <w:szCs w:val="28"/>
        </w:rPr>
      </w:pPr>
      <w:r>
        <w:t xml:space="preserve">The Committee understands the concerns, however, would like the Department to place the net on a trial basis.  The Department will monitor the situation and do a review at the end of the summer to decide if they will continue with this project.  The Director will notify the resident of the decision. </w:t>
      </w:r>
    </w:p>
    <w:p w:rsidR="004B0027" w:rsidRPr="005463D8" w:rsidRDefault="004B0027" w:rsidP="004B0027"/>
    <w:p w:rsidR="004B0027" w:rsidRDefault="004B0027" w:rsidP="004B0027">
      <w:pPr>
        <w:rPr>
          <w:b/>
          <w:sz w:val="18"/>
          <w:szCs w:val="18"/>
          <w:lang w:val="en-CA"/>
        </w:rPr>
      </w:pPr>
      <w:r>
        <w:rPr>
          <w:b/>
          <w:sz w:val="28"/>
          <w:szCs w:val="28"/>
          <w:lang w:val="en-CA"/>
        </w:rPr>
        <w:t>Gigantic Yard Sale</w:t>
      </w:r>
    </w:p>
    <w:p w:rsidR="004B0027" w:rsidRDefault="004B0027" w:rsidP="004B0027">
      <w:pPr>
        <w:rPr>
          <w:lang w:val="en-CA"/>
        </w:rPr>
      </w:pPr>
    </w:p>
    <w:p w:rsidR="004B0027" w:rsidRDefault="004B0027" w:rsidP="004B0027">
      <w:r>
        <w:t xml:space="preserve">The Committee reviewed the report on the Gigantic Yard Sale in April. The Committee was pleased to see the number of residents in Gander that donated items for the Gigantic Yard Sale. There was a total of $3,492.15 in revenue which was donated back to the volunteer groups that staffed the event. </w:t>
      </w:r>
    </w:p>
    <w:p w:rsidR="004B0027" w:rsidRDefault="004B0027" w:rsidP="004B0027"/>
    <w:p w:rsidR="004B0027" w:rsidRPr="0026710F" w:rsidRDefault="004B0027" w:rsidP="004B0027"/>
    <w:p w:rsidR="004B0027" w:rsidRDefault="004B0027" w:rsidP="004B0027">
      <w:pPr>
        <w:rPr>
          <w:lang w:val="en-CA"/>
        </w:rPr>
      </w:pPr>
    </w:p>
    <w:p w:rsidR="004B0027" w:rsidRPr="001F78C4" w:rsidRDefault="004B0027" w:rsidP="004B0027">
      <w:pPr>
        <w:rPr>
          <w:b/>
          <w:sz w:val="18"/>
          <w:szCs w:val="18"/>
        </w:rPr>
      </w:pPr>
      <w:r>
        <w:rPr>
          <w:b/>
          <w:sz w:val="28"/>
          <w:szCs w:val="28"/>
        </w:rPr>
        <w:lastRenderedPageBreak/>
        <w:t>Municipalities Newfoundland &amp; Labrador (MNL) Resolutions</w:t>
      </w:r>
    </w:p>
    <w:p w:rsidR="004B0027" w:rsidRPr="001F78C4" w:rsidRDefault="004B0027" w:rsidP="004B0027">
      <w:pPr>
        <w:rPr>
          <w:b/>
          <w:sz w:val="18"/>
          <w:szCs w:val="18"/>
        </w:rPr>
      </w:pPr>
    </w:p>
    <w:p w:rsidR="004B0027" w:rsidRDefault="004B0027" w:rsidP="004B0027">
      <w:r>
        <w:t>The Director advised the Committee about on-going issues with gymnasium use at the schools in the Gander area for outside user groups. The Department has a relationship where they can contact the school for access to use the gymnasiums but various recreation events coming to the community sometimes have trouble obtaining the gymnasiums. Another big concern is that there are different rates being charged among gymnasiums in the region. The Director advised that this is a concern among many municipalities in the province and was discussed at the Recreation Newfoundland and Labrador Conference in May 2017.</w:t>
      </w:r>
    </w:p>
    <w:p w:rsidR="004B0027" w:rsidRDefault="004B0027" w:rsidP="004B0027"/>
    <w:p w:rsidR="004B0027" w:rsidRPr="004B0027" w:rsidRDefault="004B0027" w:rsidP="004B0027">
      <w:pPr>
        <w:rPr>
          <w:b/>
          <w:sz w:val="28"/>
          <w:szCs w:val="28"/>
        </w:rPr>
      </w:pPr>
      <w:r w:rsidRPr="004B0027">
        <w:rPr>
          <w:b/>
          <w:sz w:val="28"/>
          <w:szCs w:val="28"/>
        </w:rPr>
        <w:t>Motion #17-156</w:t>
      </w:r>
    </w:p>
    <w:p w:rsidR="004B0027" w:rsidRPr="001F78C4" w:rsidRDefault="004B0027" w:rsidP="004B0027">
      <w:pPr>
        <w:rPr>
          <w:b/>
          <w:sz w:val="18"/>
          <w:szCs w:val="18"/>
        </w:rPr>
      </w:pPr>
      <w:r>
        <w:rPr>
          <w:b/>
          <w:sz w:val="28"/>
          <w:szCs w:val="28"/>
        </w:rPr>
        <w:t>Municipalities Newfoundland &amp; Labrador (MNL) Resolutions</w:t>
      </w:r>
    </w:p>
    <w:p w:rsidR="004B0027" w:rsidRDefault="004B0027" w:rsidP="004B0027"/>
    <w:p w:rsidR="004B0027" w:rsidRDefault="004B0027" w:rsidP="004B0027">
      <w:r>
        <w:t xml:space="preserve">Moved by </w:t>
      </w:r>
      <w:proofErr w:type="spellStart"/>
      <w:r>
        <w:t>Councillor</w:t>
      </w:r>
      <w:proofErr w:type="spellEnd"/>
      <w:r>
        <w:t xml:space="preserve"> Anstey and seconded by </w:t>
      </w:r>
      <w:proofErr w:type="spellStart"/>
      <w:r>
        <w:t>Councillor</w:t>
      </w:r>
      <w:proofErr w:type="spellEnd"/>
      <w:r>
        <w:t xml:space="preserve"> Dove that the Town prepare a resolution form MNL requesting that the Newfoundland &amp; Labrador English School District do a review of their policy on renting/loaning their gym space and make it consistent across the province.</w:t>
      </w:r>
    </w:p>
    <w:p w:rsidR="004B0027" w:rsidRDefault="004B0027" w:rsidP="004B0027"/>
    <w:p w:rsidR="004B0027" w:rsidRDefault="004B0027" w:rsidP="004B0027">
      <w:r>
        <w:tab/>
      </w:r>
      <w:r>
        <w:tab/>
        <w:t xml:space="preserve">In </w:t>
      </w:r>
      <w:proofErr w:type="spellStart"/>
      <w:r>
        <w:t>Favour</w:t>
      </w:r>
      <w:proofErr w:type="spellEnd"/>
      <w:r>
        <w:t>:</w:t>
      </w:r>
      <w:r>
        <w:tab/>
        <w:t>5</w:t>
      </w:r>
      <w:r>
        <w:tab/>
        <w:t>Opposing:</w:t>
      </w:r>
      <w:r>
        <w:tab/>
        <w:t>0</w:t>
      </w:r>
    </w:p>
    <w:p w:rsidR="004B0027" w:rsidRDefault="004B0027" w:rsidP="004B0027"/>
    <w:p w:rsidR="004B0027" w:rsidRDefault="004B0027" w:rsidP="004B0027">
      <w:r w:rsidRPr="004B0027">
        <w:rPr>
          <w:b/>
        </w:rPr>
        <w:t>Decision:</w:t>
      </w:r>
      <w:r w:rsidRPr="004B0027">
        <w:rPr>
          <w:b/>
        </w:rPr>
        <w:tab/>
      </w:r>
      <w:r>
        <w:t>Motion carried.</w:t>
      </w:r>
    </w:p>
    <w:p w:rsidR="004B0027" w:rsidRDefault="004B0027" w:rsidP="004B0027"/>
    <w:p w:rsidR="004B0027" w:rsidRDefault="004B0027" w:rsidP="004B0027">
      <w:pPr>
        <w:spacing w:after="200" w:line="276" w:lineRule="auto"/>
        <w:jc w:val="left"/>
        <w:rPr>
          <w:b/>
          <w:sz w:val="28"/>
          <w:szCs w:val="28"/>
        </w:rPr>
      </w:pPr>
      <w:r>
        <w:rPr>
          <w:b/>
          <w:sz w:val="28"/>
          <w:szCs w:val="28"/>
        </w:rPr>
        <w:t>Sponsorship of Festival T-Shirts</w:t>
      </w:r>
    </w:p>
    <w:p w:rsidR="004B0027" w:rsidRDefault="004B0027" w:rsidP="004B0027">
      <w:r>
        <w:t xml:space="preserve">The Special Event Coordinator explained that a local company in Gander has recently launched a new line of t-shirts and would like the Town to help promote them by having the staff wear their shirts during the Festival. </w:t>
      </w:r>
    </w:p>
    <w:p w:rsidR="00670EB3" w:rsidRDefault="00670EB3" w:rsidP="004B0027"/>
    <w:p w:rsidR="004B0027" w:rsidRDefault="004B0027" w:rsidP="004B0027">
      <w:r>
        <w:t>The shirts suggested are white or black and have a large logo on the front.  The Committee does not feel that it is a good idea for the staff because their t-shirts need to be a bright color and have the Festival logo on the front in order to be visible during events.  However, the Committee has recommended that six t-shirts be purchased for Council to wear during the Festival.</w:t>
      </w:r>
    </w:p>
    <w:p w:rsidR="00670EB3" w:rsidRDefault="00670EB3" w:rsidP="004B0027"/>
    <w:p w:rsidR="00670EB3" w:rsidRPr="00334415" w:rsidRDefault="00670EB3" w:rsidP="004B0027">
      <w:r w:rsidRPr="00334415">
        <w:t>The Mayor was concerned about us advertising a private company and Council agreed that it would not purchase the shirts with public funds.</w:t>
      </w:r>
    </w:p>
    <w:p w:rsidR="004B0027" w:rsidRDefault="004B0027" w:rsidP="004B0027"/>
    <w:p w:rsidR="004B0027" w:rsidRDefault="004B0027" w:rsidP="004B0027">
      <w:pPr>
        <w:rPr>
          <w:b/>
          <w:bCs/>
          <w:sz w:val="18"/>
          <w:szCs w:val="18"/>
        </w:rPr>
      </w:pPr>
      <w:r>
        <w:rPr>
          <w:b/>
          <w:bCs/>
          <w:sz w:val="28"/>
          <w:szCs w:val="28"/>
        </w:rPr>
        <w:t>Gander Community Garden Request for Land</w:t>
      </w:r>
    </w:p>
    <w:p w:rsidR="004B0027" w:rsidRDefault="004B0027" w:rsidP="004B0027">
      <w:pPr>
        <w:rPr>
          <w:sz w:val="18"/>
          <w:szCs w:val="18"/>
        </w:rPr>
      </w:pPr>
    </w:p>
    <w:p w:rsidR="004B0027" w:rsidRDefault="004B0027" w:rsidP="004B0027">
      <w:r w:rsidRPr="00235180">
        <w:t xml:space="preserve">The </w:t>
      </w:r>
      <w:r>
        <w:t xml:space="preserve">Committee discussed the land request from the Gander Community Garden Committee to relocate and expand from their current location near the Anglican Church in Gander. They are requesting 2,000-4,000 square meters of land with vehicle, water, sewer and electrical service access. The section of land they are requesting is on the Corner of Magee Road and Penney Avenue across from the new 4-6 school. </w:t>
      </w:r>
    </w:p>
    <w:p w:rsidR="004B0027" w:rsidRDefault="004B0027" w:rsidP="004B0027">
      <w:r>
        <w:lastRenderedPageBreak/>
        <w:t xml:space="preserve">The Committee discussed this and feels that the Gander Community Garden is an asset to the community and would like Management to discuss the best option of where to re-locate Community Garden. </w:t>
      </w:r>
    </w:p>
    <w:p w:rsidR="004B0027" w:rsidRDefault="004B0027" w:rsidP="004B0027"/>
    <w:p w:rsidR="004B0027" w:rsidRPr="00235180" w:rsidRDefault="004B0027" w:rsidP="004B0027">
      <w:r>
        <w:t>This item is referred to the next Management Meeting for discussion.</w:t>
      </w:r>
    </w:p>
    <w:p w:rsidR="004B0027" w:rsidRDefault="004B0027" w:rsidP="004B0027">
      <w:pPr>
        <w:rPr>
          <w:sz w:val="20"/>
          <w:szCs w:val="20"/>
        </w:rPr>
      </w:pPr>
    </w:p>
    <w:p w:rsidR="004B0027" w:rsidRPr="00635E27" w:rsidRDefault="004B0027" w:rsidP="004B0027">
      <w:pPr>
        <w:rPr>
          <w:b/>
          <w:sz w:val="18"/>
          <w:szCs w:val="18"/>
        </w:rPr>
      </w:pPr>
      <w:proofErr w:type="spellStart"/>
      <w:r>
        <w:rPr>
          <w:b/>
          <w:sz w:val="28"/>
          <w:szCs w:val="28"/>
        </w:rPr>
        <w:t>Eastgate</w:t>
      </w:r>
      <w:proofErr w:type="spellEnd"/>
      <w:r w:rsidR="00A96FE8">
        <w:rPr>
          <w:b/>
          <w:sz w:val="28"/>
          <w:szCs w:val="28"/>
        </w:rPr>
        <w:t xml:space="preserve"> </w:t>
      </w:r>
      <w:proofErr w:type="spellStart"/>
      <w:r>
        <w:rPr>
          <w:b/>
          <w:sz w:val="28"/>
          <w:szCs w:val="28"/>
        </w:rPr>
        <w:t>Neighbourhood</w:t>
      </w:r>
      <w:proofErr w:type="spellEnd"/>
      <w:r>
        <w:rPr>
          <w:b/>
          <w:sz w:val="28"/>
          <w:szCs w:val="28"/>
        </w:rPr>
        <w:t xml:space="preserve"> Park Location Plan</w:t>
      </w:r>
    </w:p>
    <w:p w:rsidR="004B0027" w:rsidRPr="00635E27" w:rsidRDefault="004B0027" w:rsidP="004B0027">
      <w:pPr>
        <w:rPr>
          <w:b/>
          <w:sz w:val="18"/>
          <w:szCs w:val="18"/>
        </w:rPr>
      </w:pPr>
    </w:p>
    <w:p w:rsidR="004B0027" w:rsidRPr="00B92862" w:rsidRDefault="004B0027" w:rsidP="004B0027">
      <w:r>
        <w:t xml:space="preserve">The Committee reviewed the location of the proposed neighborhood park submitted by </w:t>
      </w:r>
      <w:proofErr w:type="spellStart"/>
      <w:r>
        <w:t>Eastgate</w:t>
      </w:r>
      <w:proofErr w:type="spellEnd"/>
      <w:r>
        <w:t>.  The Committee agrees with the area suggested and forwards this item to the Engineering Committee for their consideration.</w:t>
      </w:r>
    </w:p>
    <w:p w:rsidR="004B0027" w:rsidRDefault="004B0027" w:rsidP="004B0027"/>
    <w:p w:rsidR="004B0027" w:rsidRPr="00635E27" w:rsidRDefault="004B0027" w:rsidP="004B0027">
      <w:pPr>
        <w:spacing w:after="200" w:line="276" w:lineRule="auto"/>
        <w:jc w:val="left"/>
        <w:rPr>
          <w:sz w:val="18"/>
          <w:szCs w:val="18"/>
        </w:rPr>
      </w:pPr>
      <w:r>
        <w:rPr>
          <w:b/>
          <w:sz w:val="28"/>
          <w:szCs w:val="28"/>
        </w:rPr>
        <w:t>Gander Lakers Funding Request</w:t>
      </w:r>
    </w:p>
    <w:p w:rsidR="004B0027" w:rsidRDefault="004B0027" w:rsidP="004B0027">
      <w:r>
        <w:t xml:space="preserve">A request was received from the Gander Lakers Swim Club for funding from the Community Partnership Fund. The deadline for applications to this fund was February 1, 2017. The club was notified before the end of 2016 of the deadline just like all other recreation groups.  There were a number of factors they explained as to why their letter was submitted late including the closure of the swimming pool in the fall and the resignation of two executive members which caused a delay in the letter. </w:t>
      </w:r>
    </w:p>
    <w:p w:rsidR="004B0027" w:rsidRDefault="004B0027" w:rsidP="004B0027"/>
    <w:p w:rsidR="004B0027" w:rsidRDefault="004B0027" w:rsidP="004B0027">
      <w:r>
        <w:t xml:space="preserve">The Committee feels that they should be awarded some funding and is asking the Department to give them half of what would have been awarded since it is a late request and we are part way through the year.  </w:t>
      </w:r>
    </w:p>
    <w:p w:rsidR="001F24EE" w:rsidRDefault="001F24EE" w:rsidP="004B0027"/>
    <w:p w:rsidR="001F24EE" w:rsidRPr="00C40B51" w:rsidRDefault="001F24EE" w:rsidP="004B0027">
      <w:pPr>
        <w:rPr>
          <w:b/>
          <w:sz w:val="28"/>
          <w:szCs w:val="28"/>
        </w:rPr>
      </w:pPr>
      <w:r w:rsidRPr="00C40B51">
        <w:rPr>
          <w:b/>
          <w:sz w:val="28"/>
          <w:szCs w:val="28"/>
        </w:rPr>
        <w:t>Motion #17-157</w:t>
      </w:r>
    </w:p>
    <w:p w:rsidR="001F24EE" w:rsidRPr="00C40B51" w:rsidRDefault="00C40B51" w:rsidP="004B0027">
      <w:pPr>
        <w:rPr>
          <w:b/>
          <w:sz w:val="28"/>
          <w:szCs w:val="28"/>
        </w:rPr>
      </w:pPr>
      <w:r w:rsidRPr="00C40B51">
        <w:rPr>
          <w:b/>
          <w:sz w:val="28"/>
          <w:szCs w:val="28"/>
        </w:rPr>
        <w:t>Gander Lakers Funding Request</w:t>
      </w:r>
    </w:p>
    <w:p w:rsidR="004B0027" w:rsidRPr="00C40B51" w:rsidRDefault="004B0027" w:rsidP="004B0027">
      <w:pPr>
        <w:rPr>
          <w:b/>
          <w:sz w:val="28"/>
          <w:szCs w:val="28"/>
        </w:rPr>
      </w:pPr>
    </w:p>
    <w:p w:rsidR="004B0027" w:rsidRDefault="00C40B51" w:rsidP="004B0027">
      <w:r>
        <w:t xml:space="preserve">Moved by </w:t>
      </w:r>
      <w:proofErr w:type="spellStart"/>
      <w:r>
        <w:t>Councillor</w:t>
      </w:r>
      <w:proofErr w:type="spellEnd"/>
      <w:r>
        <w:t xml:space="preserve"> Anstey and seconded by Councilor Dove </w:t>
      </w:r>
      <w:r w:rsidR="004B0027">
        <w:t>that the Gander Lakers Swim Club be given a donation of $2,500 from the Community Partnership Fund for 2017.</w:t>
      </w:r>
    </w:p>
    <w:p w:rsidR="004B0027" w:rsidRDefault="004B0027" w:rsidP="004B0027"/>
    <w:p w:rsidR="004B0027" w:rsidRPr="00C40B51" w:rsidRDefault="00C40B51" w:rsidP="004B0027">
      <w:r>
        <w:rPr>
          <w:b/>
          <w:sz w:val="28"/>
          <w:szCs w:val="28"/>
        </w:rPr>
        <w:tab/>
      </w:r>
      <w:r w:rsidRPr="00C40B51">
        <w:tab/>
        <w:t xml:space="preserve">In </w:t>
      </w:r>
      <w:proofErr w:type="spellStart"/>
      <w:r w:rsidRPr="00C40B51">
        <w:t>Favour</w:t>
      </w:r>
      <w:proofErr w:type="spellEnd"/>
      <w:r w:rsidRPr="00C40B51">
        <w:t>:</w:t>
      </w:r>
      <w:r w:rsidRPr="00C40B51">
        <w:tab/>
        <w:t>5</w:t>
      </w:r>
      <w:r w:rsidRPr="00C40B51">
        <w:tab/>
        <w:t>Opposing:</w:t>
      </w:r>
      <w:r w:rsidRPr="00C40B51">
        <w:tab/>
        <w:t>0</w:t>
      </w:r>
    </w:p>
    <w:p w:rsidR="00C40B51" w:rsidRPr="00C40B51" w:rsidRDefault="00C40B51" w:rsidP="004B0027"/>
    <w:p w:rsidR="00C40B51" w:rsidRPr="00C40B51" w:rsidRDefault="00C40B51" w:rsidP="004B0027">
      <w:r w:rsidRPr="00C40B51">
        <w:rPr>
          <w:b/>
        </w:rPr>
        <w:t>Decision:</w:t>
      </w:r>
      <w:r w:rsidRPr="00C40B51">
        <w:rPr>
          <w:b/>
        </w:rPr>
        <w:tab/>
      </w:r>
      <w:r w:rsidRPr="00C40B51">
        <w:t>Motion carried.</w:t>
      </w:r>
    </w:p>
    <w:p w:rsidR="004B0027" w:rsidRPr="00C40B51" w:rsidRDefault="004B0027" w:rsidP="004B0027"/>
    <w:p w:rsidR="004B0027" w:rsidRDefault="004B0027" w:rsidP="004B0027">
      <w:pPr>
        <w:rPr>
          <w:b/>
          <w:sz w:val="28"/>
          <w:szCs w:val="28"/>
        </w:rPr>
      </w:pPr>
      <w:r>
        <w:rPr>
          <w:b/>
          <w:sz w:val="28"/>
          <w:szCs w:val="28"/>
        </w:rPr>
        <w:t>Open Space near Tennis Courts</w:t>
      </w:r>
    </w:p>
    <w:p w:rsidR="004B0027" w:rsidRDefault="004B0027" w:rsidP="004B0027">
      <w:pPr>
        <w:rPr>
          <w:b/>
          <w:sz w:val="28"/>
          <w:szCs w:val="28"/>
        </w:rPr>
      </w:pPr>
    </w:p>
    <w:p w:rsidR="004B0027" w:rsidRDefault="004B0027" w:rsidP="004B0027">
      <w:pPr>
        <w:pStyle w:val="NoSpacing"/>
        <w:rPr>
          <w:sz w:val="24"/>
          <w:szCs w:val="24"/>
        </w:rPr>
      </w:pPr>
      <w:r w:rsidRPr="00635EE0">
        <w:rPr>
          <w:sz w:val="24"/>
          <w:szCs w:val="24"/>
        </w:rPr>
        <w:t xml:space="preserve">The Director advised the Committee on the plans for the space near the new Tennis Court. The area will be cleaned up and a fence placed next to the home near the space. There will be some rocks and trees removed and the area leveled off. There are no immediate plans for this year but </w:t>
      </w:r>
      <w:r>
        <w:rPr>
          <w:sz w:val="24"/>
          <w:szCs w:val="24"/>
        </w:rPr>
        <w:t>the issue</w:t>
      </w:r>
      <w:r w:rsidRPr="00635EE0">
        <w:rPr>
          <w:sz w:val="24"/>
          <w:szCs w:val="24"/>
        </w:rPr>
        <w:t xml:space="preserve"> will be brought forward in the budget process for 2018.</w:t>
      </w:r>
    </w:p>
    <w:p w:rsidR="002E5E1F" w:rsidRDefault="002E5E1F" w:rsidP="004B0027">
      <w:pPr>
        <w:pStyle w:val="NoSpacing"/>
        <w:rPr>
          <w:sz w:val="24"/>
          <w:szCs w:val="24"/>
        </w:rPr>
      </w:pPr>
    </w:p>
    <w:p w:rsidR="002E5E1F" w:rsidRDefault="002E5E1F" w:rsidP="004B0027">
      <w:pPr>
        <w:pStyle w:val="NoSpacing"/>
        <w:rPr>
          <w:sz w:val="24"/>
          <w:szCs w:val="24"/>
        </w:rPr>
      </w:pPr>
    </w:p>
    <w:p w:rsidR="002E5E1F" w:rsidRDefault="002E5E1F" w:rsidP="004B0027">
      <w:pPr>
        <w:pStyle w:val="NoSpacing"/>
        <w:rPr>
          <w:sz w:val="24"/>
          <w:szCs w:val="24"/>
        </w:rPr>
      </w:pPr>
    </w:p>
    <w:p w:rsidR="004B0027" w:rsidRPr="003139F0" w:rsidRDefault="004B0027" w:rsidP="004B0027">
      <w:pPr>
        <w:pStyle w:val="NoSpacing"/>
        <w:rPr>
          <w:b/>
          <w:sz w:val="18"/>
          <w:szCs w:val="18"/>
        </w:rPr>
      </w:pPr>
      <w:r>
        <w:rPr>
          <w:b/>
          <w:sz w:val="28"/>
          <w:szCs w:val="28"/>
        </w:rPr>
        <w:lastRenderedPageBreak/>
        <w:t>Upcoming events</w:t>
      </w:r>
    </w:p>
    <w:p w:rsidR="004B0027" w:rsidRPr="003139F0" w:rsidRDefault="004B0027" w:rsidP="004B0027">
      <w:pPr>
        <w:rPr>
          <w:b/>
          <w:sz w:val="18"/>
          <w:szCs w:val="18"/>
        </w:rPr>
      </w:pPr>
    </w:p>
    <w:p w:rsidR="004B0027" w:rsidRDefault="004B0027" w:rsidP="004B0027">
      <w:pPr>
        <w:pStyle w:val="ListParagraph"/>
        <w:widowControl w:val="0"/>
        <w:numPr>
          <w:ilvl w:val="0"/>
          <w:numId w:val="12"/>
        </w:numPr>
        <w:tabs>
          <w:tab w:val="left" w:pos="-1200"/>
          <w:tab w:val="left" w:pos="-1020"/>
          <w:tab w:val="left" w:pos="1800"/>
        </w:tabs>
        <w:autoSpaceDE w:val="0"/>
        <w:autoSpaceDN w:val="0"/>
        <w:adjustRightInd w:val="0"/>
        <w:rPr>
          <w:rFonts w:cs="Arial"/>
          <w:lang w:val="en-GB"/>
        </w:rPr>
      </w:pPr>
      <w:r>
        <w:rPr>
          <w:rFonts w:cs="Arial"/>
          <w:lang w:val="en-GB"/>
        </w:rPr>
        <w:t>July 14 - 16:</w:t>
      </w:r>
      <w:r>
        <w:rPr>
          <w:rFonts w:cs="Arial"/>
          <w:lang w:val="en-GB"/>
        </w:rPr>
        <w:tab/>
        <w:t>Ladies’ Softball Tournament</w:t>
      </w:r>
    </w:p>
    <w:p w:rsidR="004B0027" w:rsidRPr="0074404D" w:rsidRDefault="004B0027" w:rsidP="004B0027">
      <w:pPr>
        <w:pStyle w:val="ListParagraph"/>
        <w:widowControl w:val="0"/>
        <w:numPr>
          <w:ilvl w:val="0"/>
          <w:numId w:val="12"/>
        </w:numPr>
        <w:tabs>
          <w:tab w:val="left" w:pos="-1200"/>
          <w:tab w:val="left" w:pos="-1020"/>
          <w:tab w:val="left" w:pos="1800"/>
        </w:tabs>
        <w:autoSpaceDE w:val="0"/>
        <w:autoSpaceDN w:val="0"/>
        <w:adjustRightInd w:val="0"/>
        <w:rPr>
          <w:rFonts w:cs="Arial"/>
          <w:lang w:val="en-GB"/>
        </w:rPr>
      </w:pPr>
      <w:r>
        <w:rPr>
          <w:rFonts w:cs="Arial"/>
          <w:lang w:val="en-GB"/>
        </w:rPr>
        <w:t>July 21 - 23:</w:t>
      </w:r>
      <w:r>
        <w:rPr>
          <w:rFonts w:cs="Arial"/>
          <w:lang w:val="en-GB"/>
        </w:rPr>
        <w:tab/>
        <w:t>SPN Men’s Regional Softball Tournament</w:t>
      </w:r>
    </w:p>
    <w:p w:rsidR="006B2C26" w:rsidRDefault="006B2C26" w:rsidP="006B2C26">
      <w:pPr>
        <w:widowControl w:val="0"/>
        <w:tabs>
          <w:tab w:val="left" w:pos="-1200"/>
          <w:tab w:val="left" w:pos="-1020"/>
          <w:tab w:val="left" w:pos="1800"/>
        </w:tabs>
        <w:autoSpaceDE w:val="0"/>
        <w:autoSpaceDN w:val="0"/>
        <w:adjustRightInd w:val="0"/>
      </w:pPr>
    </w:p>
    <w:p w:rsidR="000E57C2" w:rsidRDefault="000E57C2" w:rsidP="000E57C2">
      <w:pPr>
        <w:pStyle w:val="Heading3"/>
      </w:pPr>
      <w:r>
        <w:t>B.</w:t>
      </w:r>
      <w:r>
        <w:tab/>
        <w:t>Public Works &amp; Services</w:t>
      </w:r>
      <w:r w:rsidR="002B2B8C">
        <w:t xml:space="preserve"> </w:t>
      </w:r>
      <w:r w:rsidR="009F6F92">
        <w:t>Committee:</w:t>
      </w:r>
    </w:p>
    <w:p w:rsidR="000E57C2" w:rsidRDefault="000E57C2" w:rsidP="000E57C2"/>
    <w:p w:rsidR="000E57C2" w:rsidRPr="00480A65" w:rsidRDefault="000E57C2" w:rsidP="000E57C2">
      <w:r w:rsidRPr="00480A65">
        <w:t xml:space="preserve">The </w:t>
      </w:r>
      <w:r>
        <w:t>Public Works</w:t>
      </w:r>
      <w:r w:rsidRPr="00480A65">
        <w:t xml:space="preserve">&amp; Services Committee report was presented by </w:t>
      </w:r>
      <w:proofErr w:type="spellStart"/>
      <w:r w:rsidRPr="00480A65">
        <w:t>Councillor</w:t>
      </w:r>
      <w:proofErr w:type="spellEnd"/>
      <w:r w:rsidR="00A96FE8">
        <w:t xml:space="preserve"> </w:t>
      </w:r>
      <w:r>
        <w:t>Anstey.</w:t>
      </w:r>
    </w:p>
    <w:p w:rsidR="000E57C2" w:rsidRDefault="000E57C2" w:rsidP="000E57C2"/>
    <w:p w:rsidR="00F823EE" w:rsidRDefault="000E57C2" w:rsidP="000E57C2">
      <w:r>
        <w:t>The Public Works &amp; S</w:t>
      </w:r>
      <w:r w:rsidR="007D51B9">
        <w:t xml:space="preserve">ervices Committee was held on </w:t>
      </w:r>
      <w:r w:rsidR="006B2C26">
        <w:t xml:space="preserve">June </w:t>
      </w:r>
      <w:r w:rsidR="00C6393C">
        <w:t>27</w:t>
      </w:r>
      <w:r w:rsidR="006B2C26">
        <w:t>,</w:t>
      </w:r>
      <w:r w:rsidR="00261B2D">
        <w:t xml:space="preserve"> 2017</w:t>
      </w:r>
      <w:r>
        <w:t xml:space="preserve">. The meeting was chaired by R. Anstey, </w:t>
      </w:r>
      <w:proofErr w:type="spellStart"/>
      <w:r>
        <w:t>Councillor</w:t>
      </w:r>
      <w:proofErr w:type="spellEnd"/>
      <w:r>
        <w:t xml:space="preserve">.  Other members present included: </w:t>
      </w:r>
      <w:r w:rsidR="000665F4">
        <w:t xml:space="preserve">G. Parrott, </w:t>
      </w:r>
      <w:proofErr w:type="spellStart"/>
      <w:r w:rsidR="000665F4">
        <w:t>Councillor</w:t>
      </w:r>
      <w:proofErr w:type="spellEnd"/>
      <w:r w:rsidR="000665F4">
        <w:t xml:space="preserve">; </w:t>
      </w:r>
      <w:r w:rsidR="004E2B6B">
        <w:t xml:space="preserve">B. Dove, </w:t>
      </w:r>
      <w:proofErr w:type="spellStart"/>
      <w:r w:rsidR="004E2B6B">
        <w:t>Councillor</w:t>
      </w:r>
      <w:proofErr w:type="spellEnd"/>
      <w:r w:rsidR="002E1E16">
        <w:t xml:space="preserve">; </w:t>
      </w:r>
      <w:r w:rsidR="00C6393C">
        <w:t>P. Fudge</w:t>
      </w:r>
      <w:r>
        <w:t>, Fire Chief;</w:t>
      </w:r>
      <w:r w:rsidR="00E155A3">
        <w:t xml:space="preserve"> W. Jenkins, Municipal Officer i</w:t>
      </w:r>
      <w:r>
        <w:t xml:space="preserve">n Charge; </w:t>
      </w:r>
      <w:r w:rsidR="004E2B6B">
        <w:t xml:space="preserve">T. Barron, Director of Municipal Works &amp; Services; </w:t>
      </w:r>
      <w:r w:rsidR="006B2C26">
        <w:t>L. Small, Administrative Assistant.</w:t>
      </w:r>
    </w:p>
    <w:p w:rsidR="00925778" w:rsidRDefault="00925778" w:rsidP="000E57C2"/>
    <w:p w:rsidR="00925778" w:rsidRDefault="00925778" w:rsidP="00925778">
      <w:r>
        <w:t>The following items were discussed:</w:t>
      </w:r>
    </w:p>
    <w:p w:rsidR="00925778" w:rsidRDefault="00925778" w:rsidP="000E57C2"/>
    <w:p w:rsidR="00DC20A0" w:rsidRDefault="00DC20A0" w:rsidP="00DC20A0">
      <w:pPr>
        <w:jc w:val="left"/>
        <w:rPr>
          <w:rFonts w:ascii="Calibri" w:hAnsi="Calibri"/>
          <w:b/>
          <w:sz w:val="28"/>
        </w:rPr>
      </w:pPr>
      <w:r>
        <w:rPr>
          <w:rFonts w:ascii="Calibri" w:hAnsi="Calibri"/>
          <w:b/>
          <w:sz w:val="28"/>
        </w:rPr>
        <w:t>Speed Bumps</w:t>
      </w:r>
    </w:p>
    <w:p w:rsidR="00DC20A0" w:rsidRDefault="00DC20A0" w:rsidP="00DC20A0">
      <w:pPr>
        <w:rPr>
          <w:rFonts w:ascii="Calibri" w:hAnsi="Calibri"/>
        </w:rPr>
      </w:pPr>
    </w:p>
    <w:p w:rsidR="00DC20A0" w:rsidRDefault="00DC20A0" w:rsidP="00DC20A0">
      <w:pPr>
        <w:rPr>
          <w:rFonts w:ascii="Calibri" w:hAnsi="Calibri"/>
        </w:rPr>
      </w:pPr>
      <w:r>
        <w:rPr>
          <w:rFonts w:ascii="Calibri" w:hAnsi="Calibri"/>
        </w:rPr>
        <w:t>The Committee reviewed two requests for speed bump installations; one for Johnson Street and one for Byrd Avenue.  There was a general discussion on the various types of speed bumps and high traffic areas. The Committee has agreed that this will not be considered for installation as speed bumps should only be considered as a last resort, when all other corrective measures have been exhausted.</w:t>
      </w:r>
    </w:p>
    <w:p w:rsidR="00DC20A0" w:rsidRDefault="00DC20A0" w:rsidP="00DC20A0">
      <w:pPr>
        <w:rPr>
          <w:rFonts w:ascii="Calibri" w:hAnsi="Calibri"/>
        </w:rPr>
      </w:pPr>
    </w:p>
    <w:p w:rsidR="00DC20A0" w:rsidRPr="00DC20A0" w:rsidRDefault="00DC20A0" w:rsidP="00DC20A0">
      <w:pPr>
        <w:tabs>
          <w:tab w:val="left" w:pos="3420"/>
        </w:tabs>
        <w:rPr>
          <w:rFonts w:ascii="Calibri" w:hAnsi="Calibri"/>
        </w:rPr>
      </w:pPr>
      <w:r w:rsidRPr="00DC20A0">
        <w:rPr>
          <w:rFonts w:ascii="Calibri" w:hAnsi="Calibri"/>
        </w:rPr>
        <w:t>The Fire Chief left the</w:t>
      </w:r>
      <w:r>
        <w:rPr>
          <w:rFonts w:ascii="Calibri" w:hAnsi="Calibri"/>
        </w:rPr>
        <w:t xml:space="preserve"> Committee</w:t>
      </w:r>
      <w:r w:rsidRPr="00DC20A0">
        <w:rPr>
          <w:rFonts w:ascii="Calibri" w:hAnsi="Calibri"/>
        </w:rPr>
        <w:t xml:space="preserve"> meeting.</w:t>
      </w:r>
    </w:p>
    <w:p w:rsidR="00DC20A0" w:rsidRDefault="00DC20A0" w:rsidP="00DC20A0">
      <w:pPr>
        <w:rPr>
          <w:rFonts w:ascii="Calibri" w:hAnsi="Calibri"/>
          <w:i/>
        </w:rPr>
      </w:pPr>
    </w:p>
    <w:p w:rsidR="00DC20A0" w:rsidRPr="00C5408B" w:rsidRDefault="00DC20A0" w:rsidP="00DC20A0">
      <w:pPr>
        <w:rPr>
          <w:rFonts w:ascii="Calibri" w:hAnsi="Calibri"/>
          <w:b/>
          <w:sz w:val="28"/>
        </w:rPr>
      </w:pPr>
      <w:r>
        <w:rPr>
          <w:rFonts w:ascii="Calibri" w:hAnsi="Calibri"/>
          <w:b/>
          <w:sz w:val="28"/>
        </w:rPr>
        <w:t>Clean Up Week Report</w:t>
      </w:r>
    </w:p>
    <w:p w:rsidR="00DC20A0" w:rsidRPr="00C5408B" w:rsidRDefault="00DC20A0" w:rsidP="00DC20A0">
      <w:pPr>
        <w:rPr>
          <w:rFonts w:ascii="Calibri" w:hAnsi="Calibri"/>
          <w:b/>
          <w:sz w:val="28"/>
        </w:rPr>
      </w:pPr>
    </w:p>
    <w:p w:rsidR="00DC20A0" w:rsidRDefault="00DC20A0" w:rsidP="00DC20A0">
      <w:pPr>
        <w:rPr>
          <w:rFonts w:ascii="Calibri" w:hAnsi="Calibri"/>
        </w:rPr>
      </w:pPr>
      <w:r>
        <w:rPr>
          <w:rFonts w:ascii="Calibri" w:hAnsi="Calibri"/>
        </w:rPr>
        <w:t xml:space="preserve">The Director presented the Committee with a report on this year’s spring clean-up week that was held in May.  A total of 275 </w:t>
      </w:r>
      <w:proofErr w:type="spellStart"/>
      <w:r>
        <w:rPr>
          <w:rFonts w:ascii="Calibri" w:hAnsi="Calibri"/>
        </w:rPr>
        <w:t>tonnes</w:t>
      </w:r>
      <w:proofErr w:type="spellEnd"/>
      <w:r>
        <w:rPr>
          <w:rFonts w:ascii="Calibri" w:hAnsi="Calibri"/>
        </w:rPr>
        <w:t xml:space="preserve"> of material was collected at curbside with an estimated 26 </w:t>
      </w:r>
      <w:proofErr w:type="spellStart"/>
      <w:r>
        <w:rPr>
          <w:rFonts w:ascii="Calibri" w:hAnsi="Calibri"/>
        </w:rPr>
        <w:t>tonnes</w:t>
      </w:r>
      <w:proofErr w:type="spellEnd"/>
      <w:r>
        <w:rPr>
          <w:rFonts w:ascii="Calibri" w:hAnsi="Calibri"/>
        </w:rPr>
        <w:t xml:space="preserve"> of metal products delivered for recycling. Tipping fees and </w:t>
      </w:r>
      <w:proofErr w:type="spellStart"/>
      <w:r>
        <w:rPr>
          <w:rFonts w:ascii="Calibri" w:hAnsi="Calibri"/>
        </w:rPr>
        <w:t>labour</w:t>
      </w:r>
      <w:proofErr w:type="spellEnd"/>
      <w:r>
        <w:rPr>
          <w:rFonts w:ascii="Calibri" w:hAnsi="Calibri"/>
        </w:rPr>
        <w:t xml:space="preserve"> costs were up this year compared to 2016 however the overall amount of tonnage collected was down. </w:t>
      </w:r>
    </w:p>
    <w:p w:rsidR="00DC20A0" w:rsidRDefault="00DC20A0" w:rsidP="00DC20A0">
      <w:pPr>
        <w:rPr>
          <w:rFonts w:ascii="Calibri" w:hAnsi="Calibri"/>
        </w:rPr>
      </w:pPr>
    </w:p>
    <w:p w:rsidR="00DC20A0" w:rsidRDefault="00DC20A0" w:rsidP="00DC20A0">
      <w:pPr>
        <w:rPr>
          <w:rFonts w:ascii="Calibri" w:hAnsi="Calibri"/>
        </w:rPr>
      </w:pPr>
      <w:r>
        <w:rPr>
          <w:rFonts w:ascii="Calibri" w:hAnsi="Calibri"/>
        </w:rPr>
        <w:t>The Director provided a list of possible amendments to the Garbage Regulations to help increase efficiency, safety, and reduce cost. The Committee discussed all items and the Director will bring forward the proposed changes for final approval and presentation to Council at a later meeting, prior to the next Spring Clean-up.</w:t>
      </w:r>
    </w:p>
    <w:p w:rsidR="00DC20A0" w:rsidRDefault="00DC20A0" w:rsidP="00DC20A0">
      <w:pPr>
        <w:rPr>
          <w:rFonts w:ascii="Calibri" w:hAnsi="Calibri"/>
          <w:i/>
        </w:rPr>
      </w:pPr>
    </w:p>
    <w:p w:rsidR="00560248" w:rsidRDefault="00560248" w:rsidP="00DC20A0">
      <w:pPr>
        <w:rPr>
          <w:rFonts w:ascii="Calibri" w:hAnsi="Calibri"/>
          <w:i/>
        </w:rPr>
      </w:pPr>
    </w:p>
    <w:p w:rsidR="00560248" w:rsidRDefault="00560248" w:rsidP="00DC20A0">
      <w:pPr>
        <w:rPr>
          <w:rFonts w:ascii="Calibri" w:hAnsi="Calibri"/>
          <w:i/>
        </w:rPr>
      </w:pPr>
    </w:p>
    <w:p w:rsidR="00560248" w:rsidRDefault="00560248" w:rsidP="00DC20A0">
      <w:pPr>
        <w:rPr>
          <w:rFonts w:ascii="Calibri" w:hAnsi="Calibri"/>
          <w:i/>
        </w:rPr>
      </w:pPr>
    </w:p>
    <w:p w:rsidR="00560248" w:rsidRDefault="00560248" w:rsidP="00DC20A0">
      <w:pPr>
        <w:rPr>
          <w:rFonts w:ascii="Calibri" w:hAnsi="Calibri"/>
          <w:i/>
        </w:rPr>
      </w:pPr>
    </w:p>
    <w:p w:rsidR="00560248" w:rsidRDefault="00560248" w:rsidP="00DC20A0">
      <w:pPr>
        <w:rPr>
          <w:rFonts w:ascii="Calibri" w:hAnsi="Calibri"/>
          <w:i/>
        </w:rPr>
      </w:pPr>
    </w:p>
    <w:p w:rsidR="00DC20A0" w:rsidRPr="00DC20A0" w:rsidRDefault="00DC20A0" w:rsidP="00DC20A0">
      <w:pPr>
        <w:rPr>
          <w:b/>
          <w:sz w:val="28"/>
          <w:szCs w:val="28"/>
        </w:rPr>
      </w:pPr>
      <w:r w:rsidRPr="00DC20A0">
        <w:rPr>
          <w:b/>
          <w:sz w:val="28"/>
          <w:szCs w:val="28"/>
        </w:rPr>
        <w:lastRenderedPageBreak/>
        <w:t>Snow Plan 2018</w:t>
      </w:r>
    </w:p>
    <w:p w:rsidR="00DC20A0" w:rsidRPr="002A0570" w:rsidRDefault="00DC20A0" w:rsidP="00DC20A0">
      <w:pPr>
        <w:rPr>
          <w:rFonts w:ascii="Calibri" w:hAnsi="Calibri"/>
        </w:rPr>
      </w:pPr>
    </w:p>
    <w:p w:rsidR="00DC20A0" w:rsidRDefault="00DC20A0" w:rsidP="00DC20A0">
      <w:pPr>
        <w:rPr>
          <w:rFonts w:ascii="Calibri" w:hAnsi="Calibri"/>
        </w:rPr>
      </w:pPr>
      <w:r w:rsidRPr="002A0570">
        <w:rPr>
          <w:rFonts w:ascii="Calibri" w:hAnsi="Calibri"/>
        </w:rPr>
        <w:t>The Director presented the Committee with proposed changes to the Snow Plan for 2018</w:t>
      </w:r>
      <w:r>
        <w:rPr>
          <w:rFonts w:ascii="Calibri" w:hAnsi="Calibri"/>
        </w:rPr>
        <w:t>;</w:t>
      </w:r>
      <w:r w:rsidRPr="002A0570">
        <w:rPr>
          <w:rFonts w:ascii="Calibri" w:hAnsi="Calibri"/>
        </w:rPr>
        <w:t xml:space="preserve"> most were operational in nature with </w:t>
      </w:r>
      <w:r>
        <w:rPr>
          <w:rFonts w:ascii="Calibri" w:hAnsi="Calibri"/>
        </w:rPr>
        <w:t xml:space="preserve">the </w:t>
      </w:r>
      <w:r w:rsidRPr="002A0570">
        <w:rPr>
          <w:rFonts w:ascii="Calibri" w:hAnsi="Calibri"/>
        </w:rPr>
        <w:t>most significant change being the routin</w:t>
      </w:r>
      <w:r>
        <w:rPr>
          <w:rFonts w:ascii="Calibri" w:hAnsi="Calibri"/>
        </w:rPr>
        <w:t xml:space="preserve">g of equipment for Town streets. The Town will maintain the same level of service as last year and the Committee was asked to review the full document and contact the Director should they have any concerns. </w:t>
      </w:r>
    </w:p>
    <w:p w:rsidR="00DC20A0" w:rsidRDefault="00DC20A0" w:rsidP="00DC20A0">
      <w:pPr>
        <w:rPr>
          <w:rFonts w:ascii="Calibri" w:hAnsi="Calibri"/>
        </w:rPr>
      </w:pPr>
    </w:p>
    <w:p w:rsidR="00DC20A0" w:rsidRPr="002A0570" w:rsidRDefault="00DC20A0" w:rsidP="00DC20A0">
      <w:pPr>
        <w:rPr>
          <w:rFonts w:ascii="Calibri" w:hAnsi="Calibri"/>
        </w:rPr>
      </w:pPr>
      <w:r>
        <w:rPr>
          <w:rFonts w:ascii="Calibri" w:hAnsi="Calibri"/>
        </w:rPr>
        <w:t xml:space="preserve">The Director also brought forward information on a new product which is a treated salt application for winter maintenance. This product reduces the scatter/bounce factor on the street and does not react with the trucks. This type of application would be beneficial to central Newfoundland communities, especially Gander, as the temperatures in the region are more consistent. The Committee directed staff to do some more fact finding on this product to see if the Town should try it. </w:t>
      </w:r>
    </w:p>
    <w:p w:rsidR="00DC20A0" w:rsidRDefault="00DC20A0" w:rsidP="00DC20A0">
      <w:pPr>
        <w:jc w:val="left"/>
        <w:rPr>
          <w:rFonts w:ascii="Calibri" w:hAnsi="Calibri"/>
          <w:i/>
          <w:lang w:val="en-CA"/>
        </w:rPr>
      </w:pPr>
    </w:p>
    <w:p w:rsidR="00DC20A0" w:rsidRPr="00DC20A0" w:rsidRDefault="00DC20A0" w:rsidP="00DC20A0">
      <w:pPr>
        <w:jc w:val="left"/>
        <w:rPr>
          <w:b/>
          <w:sz w:val="28"/>
          <w:szCs w:val="28"/>
          <w:lang w:val="en-CA"/>
        </w:rPr>
      </w:pPr>
      <w:r w:rsidRPr="00DC20A0">
        <w:rPr>
          <w:b/>
          <w:sz w:val="28"/>
          <w:szCs w:val="28"/>
          <w:lang w:val="en-CA"/>
        </w:rPr>
        <w:t>The Budworm Tracker</w:t>
      </w:r>
    </w:p>
    <w:p w:rsidR="00DC20A0" w:rsidRDefault="00DC20A0" w:rsidP="00DC20A0">
      <w:pPr>
        <w:jc w:val="left"/>
        <w:rPr>
          <w:rFonts w:ascii="Calibri" w:hAnsi="Calibri"/>
          <w:lang w:val="en-CA"/>
        </w:rPr>
      </w:pPr>
    </w:p>
    <w:p w:rsidR="00DC20A0" w:rsidRDefault="00DC20A0" w:rsidP="00DC20A0">
      <w:pPr>
        <w:rPr>
          <w:rFonts w:ascii="Calibri" w:hAnsi="Calibri"/>
          <w:lang w:val="en-CA"/>
        </w:rPr>
      </w:pPr>
      <w:r>
        <w:rPr>
          <w:rFonts w:ascii="Calibri" w:hAnsi="Calibri"/>
          <w:lang w:val="en-CA"/>
        </w:rPr>
        <w:t xml:space="preserve">The Town will once again be participating in the Budworm Tracker Program. This is an excellent program which monitors the rise and spread of the spruce budworm and will also include students at the Thomas Howe Demonstration Forest. </w:t>
      </w:r>
    </w:p>
    <w:p w:rsidR="00DC20A0" w:rsidRDefault="00DC20A0" w:rsidP="00DC20A0">
      <w:pPr>
        <w:jc w:val="left"/>
        <w:rPr>
          <w:rFonts w:ascii="Calibri" w:hAnsi="Calibri"/>
          <w:lang w:val="en-CA"/>
        </w:rPr>
      </w:pPr>
    </w:p>
    <w:p w:rsidR="00DC20A0" w:rsidRPr="00DC20A0" w:rsidRDefault="00DC20A0" w:rsidP="00DC20A0">
      <w:pPr>
        <w:jc w:val="left"/>
        <w:rPr>
          <w:b/>
          <w:sz w:val="28"/>
          <w:szCs w:val="28"/>
          <w:lang w:val="en-CA"/>
        </w:rPr>
      </w:pPr>
      <w:r w:rsidRPr="00DC20A0">
        <w:rPr>
          <w:b/>
          <w:sz w:val="28"/>
          <w:szCs w:val="28"/>
          <w:lang w:val="en-CA"/>
        </w:rPr>
        <w:t>Garbage Regulations-Containers</w:t>
      </w:r>
    </w:p>
    <w:p w:rsidR="00DC20A0" w:rsidRDefault="00DC20A0" w:rsidP="00DC20A0">
      <w:pPr>
        <w:jc w:val="left"/>
        <w:rPr>
          <w:rFonts w:ascii="Calibri" w:hAnsi="Calibri"/>
          <w:lang w:val="en-CA"/>
        </w:rPr>
      </w:pPr>
    </w:p>
    <w:p w:rsidR="00DC20A0" w:rsidRPr="00CB7101" w:rsidRDefault="00DC20A0" w:rsidP="00DC20A0">
      <w:pPr>
        <w:rPr>
          <w:rFonts w:ascii="Calibri" w:hAnsi="Calibri"/>
          <w:lang w:val="en-CA"/>
        </w:rPr>
      </w:pPr>
      <w:r>
        <w:rPr>
          <w:rFonts w:ascii="Calibri" w:hAnsi="Calibri"/>
          <w:lang w:val="en-CA"/>
        </w:rPr>
        <w:t>The Committee reviewed email correspondence suggesting that the Town use covered garbage containers.  The Municipal Officer in Charge advised that she has been reviewing this regulation for some time now and will report back to the Committee once it is completed. In the interim, the Committee recommends residents who have an issue with uncovered garbage, report it to the Municipal Enforcement Department.</w:t>
      </w:r>
    </w:p>
    <w:p w:rsidR="00DC20A0" w:rsidRDefault="00DC20A0" w:rsidP="00DC20A0">
      <w:pPr>
        <w:jc w:val="left"/>
        <w:rPr>
          <w:rFonts w:ascii="Calibri" w:hAnsi="Calibri"/>
          <w:lang w:val="en-CA"/>
        </w:rPr>
      </w:pPr>
    </w:p>
    <w:p w:rsidR="00DC20A0" w:rsidRDefault="00DC20A0" w:rsidP="00DC20A0">
      <w:pPr>
        <w:jc w:val="left"/>
        <w:rPr>
          <w:rFonts w:ascii="Calibri" w:hAnsi="Calibri"/>
          <w:b/>
          <w:sz w:val="28"/>
          <w:szCs w:val="28"/>
          <w:lang w:val="en-CA"/>
        </w:rPr>
      </w:pPr>
      <w:r w:rsidRPr="003916D3">
        <w:rPr>
          <w:rFonts w:ascii="Calibri" w:hAnsi="Calibri"/>
          <w:b/>
          <w:sz w:val="28"/>
          <w:szCs w:val="28"/>
          <w:lang w:val="en-CA"/>
        </w:rPr>
        <w:t>Sludge Disposal Fee Structure</w:t>
      </w:r>
    </w:p>
    <w:p w:rsidR="00DC20A0" w:rsidRDefault="00DC20A0" w:rsidP="00DC20A0">
      <w:pPr>
        <w:jc w:val="left"/>
        <w:rPr>
          <w:rFonts w:ascii="Calibri" w:hAnsi="Calibri"/>
          <w:b/>
          <w:sz w:val="28"/>
          <w:szCs w:val="28"/>
          <w:lang w:val="en-CA"/>
        </w:rPr>
      </w:pPr>
    </w:p>
    <w:p w:rsidR="00DC20A0" w:rsidRDefault="00DC20A0" w:rsidP="00DC20A0">
      <w:pPr>
        <w:rPr>
          <w:rFonts w:ascii="Calibri" w:hAnsi="Calibri"/>
          <w:lang w:val="en-CA"/>
        </w:rPr>
      </w:pPr>
      <w:r>
        <w:rPr>
          <w:rFonts w:ascii="Calibri" w:hAnsi="Calibri"/>
          <w:lang w:val="en-CA"/>
        </w:rPr>
        <w:t>The Director submitted to the Committee a revised fee structure for the disposal of sludge at the Gander Bay Road landfill site. This change will more accurately reflect the actual amount of sludge being disposed.</w:t>
      </w:r>
    </w:p>
    <w:p w:rsidR="00DC20A0" w:rsidRDefault="00DC20A0" w:rsidP="00DC20A0">
      <w:pPr>
        <w:rPr>
          <w:rFonts w:ascii="Calibri" w:hAnsi="Calibri"/>
          <w:lang w:val="en-CA"/>
        </w:rPr>
      </w:pPr>
    </w:p>
    <w:p w:rsidR="00DC20A0" w:rsidRDefault="00DC20A0" w:rsidP="00DC20A0">
      <w:pPr>
        <w:rPr>
          <w:rFonts w:ascii="Calibri" w:hAnsi="Calibri"/>
          <w:lang w:val="en-CA"/>
        </w:rPr>
      </w:pPr>
      <w:r>
        <w:rPr>
          <w:rFonts w:ascii="Calibri" w:hAnsi="Calibri"/>
          <w:lang w:val="en-CA"/>
        </w:rPr>
        <w:t xml:space="preserve">The Committee agreed with the proposed fee structure and this item is now referred to the Finance Committee for its consideration. </w:t>
      </w:r>
    </w:p>
    <w:p w:rsidR="00DC20A0" w:rsidRDefault="00DC20A0" w:rsidP="00DC20A0">
      <w:pPr>
        <w:jc w:val="left"/>
        <w:rPr>
          <w:rFonts w:ascii="Calibri" w:hAnsi="Calibri"/>
          <w:i/>
          <w:lang w:val="en-CA"/>
        </w:rPr>
      </w:pPr>
    </w:p>
    <w:p w:rsidR="00DC20A0" w:rsidRDefault="00DC20A0" w:rsidP="00DC20A0">
      <w:pPr>
        <w:jc w:val="left"/>
        <w:rPr>
          <w:rFonts w:ascii="Calibri" w:hAnsi="Calibri"/>
          <w:b/>
          <w:sz w:val="28"/>
          <w:szCs w:val="28"/>
          <w:lang w:val="en-CA"/>
        </w:rPr>
      </w:pPr>
      <w:r w:rsidRPr="00054444">
        <w:rPr>
          <w:rFonts w:ascii="Calibri" w:hAnsi="Calibri"/>
          <w:b/>
          <w:sz w:val="28"/>
          <w:szCs w:val="28"/>
          <w:lang w:val="en-CA"/>
        </w:rPr>
        <w:t>Sullivan Avenue- ATV Complaint</w:t>
      </w:r>
      <w:r>
        <w:rPr>
          <w:rFonts w:ascii="Calibri" w:hAnsi="Calibri"/>
          <w:b/>
          <w:sz w:val="28"/>
          <w:szCs w:val="28"/>
          <w:lang w:val="en-CA"/>
        </w:rPr>
        <w:t>s</w:t>
      </w:r>
    </w:p>
    <w:p w:rsidR="00DC20A0" w:rsidRPr="00054444" w:rsidRDefault="00DC20A0" w:rsidP="00DC20A0">
      <w:pPr>
        <w:jc w:val="left"/>
        <w:rPr>
          <w:rFonts w:ascii="Calibri" w:hAnsi="Calibri"/>
          <w:b/>
          <w:sz w:val="28"/>
          <w:szCs w:val="28"/>
          <w:lang w:val="en-CA"/>
        </w:rPr>
      </w:pPr>
    </w:p>
    <w:p w:rsidR="00DC20A0" w:rsidRDefault="00DC20A0" w:rsidP="00DC20A0">
      <w:pPr>
        <w:rPr>
          <w:rFonts w:ascii="Calibri" w:hAnsi="Calibri"/>
          <w:lang w:val="en-CA"/>
        </w:rPr>
      </w:pPr>
      <w:r>
        <w:rPr>
          <w:rFonts w:ascii="Calibri" w:hAnsi="Calibri"/>
          <w:lang w:val="en-CA"/>
        </w:rPr>
        <w:t xml:space="preserve">A Committee member received a complaint that as many as 3 quads as well as dirt bikes were reported speeding up and down Sullivan </w:t>
      </w:r>
      <w:proofErr w:type="gramStart"/>
      <w:r>
        <w:rPr>
          <w:rFonts w:ascii="Calibri" w:hAnsi="Calibri"/>
          <w:lang w:val="en-CA"/>
        </w:rPr>
        <w:t>Avenue, that</w:t>
      </w:r>
      <w:proofErr w:type="gramEnd"/>
      <w:r>
        <w:rPr>
          <w:rFonts w:ascii="Calibri" w:hAnsi="Calibri"/>
          <w:lang w:val="en-CA"/>
        </w:rPr>
        <w:t xml:space="preserve"> the drivers were not wearing helmets and the RCMP had been called on this matter. </w:t>
      </w:r>
    </w:p>
    <w:p w:rsidR="00DC20A0" w:rsidRDefault="00DC20A0" w:rsidP="00DC20A0">
      <w:pPr>
        <w:rPr>
          <w:rFonts w:ascii="Calibri" w:hAnsi="Calibri"/>
          <w:lang w:val="en-CA"/>
        </w:rPr>
      </w:pPr>
    </w:p>
    <w:p w:rsidR="00DC20A0" w:rsidRDefault="00DC20A0" w:rsidP="00DC20A0">
      <w:pPr>
        <w:rPr>
          <w:rFonts w:ascii="Calibri" w:hAnsi="Calibri"/>
        </w:rPr>
      </w:pPr>
      <w:r w:rsidRPr="00054444">
        <w:rPr>
          <w:rFonts w:ascii="Calibri" w:hAnsi="Calibri"/>
        </w:rPr>
        <w:lastRenderedPageBreak/>
        <w:t xml:space="preserve">The MEO in Charge advised that this is not the first time complaints have come from that street and she will make inquiries with the RCMP about the incident. The Chair reminded the Committee that a meeting with the Provincial Government regarding the use of these vehicles in town has been scheduled. </w:t>
      </w:r>
    </w:p>
    <w:p w:rsidR="00A96FE8" w:rsidRDefault="00A96FE8" w:rsidP="00DC20A0">
      <w:pPr>
        <w:rPr>
          <w:rFonts w:ascii="Calibri" w:hAnsi="Calibri"/>
        </w:rPr>
      </w:pPr>
    </w:p>
    <w:p w:rsidR="00A96FE8" w:rsidRPr="00A96FE8" w:rsidRDefault="00A96FE8" w:rsidP="00DC20A0">
      <w:pPr>
        <w:rPr>
          <w:rFonts w:ascii="Calibri" w:hAnsi="Calibri"/>
          <w:b/>
          <w:sz w:val="28"/>
          <w:szCs w:val="28"/>
        </w:rPr>
      </w:pPr>
      <w:r w:rsidRPr="00A96FE8">
        <w:rPr>
          <w:rFonts w:ascii="Calibri" w:hAnsi="Calibri"/>
          <w:b/>
          <w:sz w:val="28"/>
          <w:szCs w:val="28"/>
        </w:rPr>
        <w:t>Gander Lakers Swim Club</w:t>
      </w:r>
    </w:p>
    <w:p w:rsidR="00560248" w:rsidRDefault="00560248" w:rsidP="00DC20A0">
      <w:pPr>
        <w:rPr>
          <w:rFonts w:ascii="Calibri" w:hAnsi="Calibri"/>
        </w:rPr>
      </w:pPr>
    </w:p>
    <w:p w:rsidR="00560248" w:rsidRDefault="00FA4925" w:rsidP="00DC20A0">
      <w:pPr>
        <w:rPr>
          <w:rFonts w:ascii="Calibri" w:hAnsi="Calibri"/>
        </w:rPr>
      </w:pPr>
      <w:r>
        <w:rPr>
          <w:rFonts w:ascii="Calibri" w:hAnsi="Calibri"/>
        </w:rPr>
        <w:t>The Town Clerk advised Council that there was an error in Motion #17-157 regarding the donation to the Gander Lakers Swim Club.  It should have stated the donation would be up to $2,500.</w:t>
      </w:r>
    </w:p>
    <w:p w:rsidR="00560248" w:rsidRDefault="00560248" w:rsidP="00DC20A0">
      <w:pPr>
        <w:rPr>
          <w:rFonts w:ascii="Calibri" w:hAnsi="Calibri"/>
        </w:rPr>
      </w:pPr>
    </w:p>
    <w:p w:rsidR="00560248" w:rsidRPr="00A96FE8" w:rsidRDefault="00560248" w:rsidP="00DC20A0">
      <w:pPr>
        <w:rPr>
          <w:rFonts w:ascii="Calibri" w:hAnsi="Calibri"/>
          <w:b/>
          <w:sz w:val="26"/>
          <w:szCs w:val="26"/>
        </w:rPr>
      </w:pPr>
      <w:bookmarkStart w:id="0" w:name="OLE_LINK5"/>
      <w:r w:rsidRPr="00A96FE8">
        <w:rPr>
          <w:rFonts w:ascii="Calibri" w:hAnsi="Calibri"/>
          <w:b/>
          <w:sz w:val="26"/>
          <w:szCs w:val="26"/>
        </w:rPr>
        <w:t>Gander Lakers Swim Club</w:t>
      </w:r>
      <w:r w:rsidR="00A96FE8">
        <w:rPr>
          <w:rFonts w:ascii="Calibri" w:hAnsi="Calibri"/>
          <w:b/>
          <w:sz w:val="26"/>
          <w:szCs w:val="26"/>
        </w:rPr>
        <w:t xml:space="preserve"> Rescinded Motion #17-157</w:t>
      </w:r>
    </w:p>
    <w:bookmarkEnd w:id="0"/>
    <w:p w:rsidR="00560248" w:rsidRPr="00A96FE8" w:rsidRDefault="00560248" w:rsidP="00DC20A0">
      <w:pPr>
        <w:rPr>
          <w:rFonts w:ascii="Calibri" w:hAnsi="Calibri"/>
          <w:b/>
          <w:sz w:val="26"/>
          <w:szCs w:val="26"/>
        </w:rPr>
      </w:pPr>
      <w:r w:rsidRPr="00A96FE8">
        <w:rPr>
          <w:rFonts w:ascii="Calibri" w:hAnsi="Calibri"/>
          <w:b/>
          <w:sz w:val="26"/>
          <w:szCs w:val="26"/>
        </w:rPr>
        <w:t>Motion #17-158</w:t>
      </w:r>
    </w:p>
    <w:p w:rsidR="00A96FE8" w:rsidRDefault="00A96FE8" w:rsidP="00DC20A0">
      <w:pPr>
        <w:rPr>
          <w:rFonts w:ascii="Calibri" w:hAnsi="Calibri"/>
          <w:sz w:val="28"/>
          <w:szCs w:val="28"/>
        </w:rPr>
      </w:pPr>
    </w:p>
    <w:p w:rsidR="00560248" w:rsidRPr="00A96FE8" w:rsidRDefault="00FA4925" w:rsidP="00DC20A0">
      <w:pPr>
        <w:rPr>
          <w:rFonts w:ascii="Calibri" w:hAnsi="Calibri"/>
        </w:rPr>
      </w:pPr>
      <w:r w:rsidRPr="00A96FE8">
        <w:rPr>
          <w:rFonts w:ascii="Calibri" w:hAnsi="Calibri"/>
        </w:rPr>
        <w:t xml:space="preserve">Moved by </w:t>
      </w:r>
      <w:proofErr w:type="spellStart"/>
      <w:r w:rsidRPr="00A96FE8">
        <w:rPr>
          <w:rFonts w:ascii="Calibri" w:hAnsi="Calibri"/>
        </w:rPr>
        <w:t>Councillor</w:t>
      </w:r>
      <w:proofErr w:type="spellEnd"/>
      <w:r w:rsidRPr="00A96FE8">
        <w:rPr>
          <w:rFonts w:ascii="Calibri" w:hAnsi="Calibri"/>
        </w:rPr>
        <w:t xml:space="preserve"> Abbott and seconded by Deputy Mayor Abbott that Motion # 17-157 be rescinded.</w:t>
      </w:r>
    </w:p>
    <w:p w:rsidR="00A96FE8" w:rsidRPr="00A96FE8" w:rsidRDefault="00A96FE8" w:rsidP="00DC20A0">
      <w:pPr>
        <w:rPr>
          <w:rFonts w:ascii="Calibri" w:hAnsi="Calibri"/>
        </w:rPr>
      </w:pPr>
    </w:p>
    <w:p w:rsidR="00A96FE8" w:rsidRPr="00A96FE8" w:rsidRDefault="00A96FE8" w:rsidP="00DC20A0">
      <w:pPr>
        <w:rPr>
          <w:rFonts w:ascii="Calibri" w:hAnsi="Calibri"/>
        </w:rPr>
      </w:pPr>
      <w:r w:rsidRPr="00A96FE8">
        <w:rPr>
          <w:rFonts w:ascii="Calibri" w:hAnsi="Calibri"/>
        </w:rPr>
        <w:tab/>
      </w:r>
      <w:r w:rsidRPr="00A96FE8">
        <w:rPr>
          <w:rFonts w:ascii="Calibri" w:hAnsi="Calibri"/>
        </w:rPr>
        <w:tab/>
        <w:t xml:space="preserve">In </w:t>
      </w:r>
      <w:proofErr w:type="spellStart"/>
      <w:r w:rsidRPr="00A96FE8">
        <w:rPr>
          <w:rFonts w:ascii="Calibri" w:hAnsi="Calibri"/>
        </w:rPr>
        <w:t>Favour</w:t>
      </w:r>
      <w:proofErr w:type="spellEnd"/>
      <w:r w:rsidRPr="00A96FE8">
        <w:rPr>
          <w:rFonts w:ascii="Calibri" w:hAnsi="Calibri"/>
        </w:rPr>
        <w:t>:</w:t>
      </w:r>
      <w:r w:rsidRPr="00A96FE8">
        <w:rPr>
          <w:rFonts w:ascii="Calibri" w:hAnsi="Calibri"/>
        </w:rPr>
        <w:tab/>
        <w:t>5</w:t>
      </w:r>
      <w:r w:rsidRPr="00A96FE8">
        <w:rPr>
          <w:rFonts w:ascii="Calibri" w:hAnsi="Calibri"/>
        </w:rPr>
        <w:tab/>
        <w:t>Opposing:</w:t>
      </w:r>
      <w:r w:rsidRPr="00A96FE8">
        <w:rPr>
          <w:rFonts w:ascii="Calibri" w:hAnsi="Calibri"/>
        </w:rPr>
        <w:tab/>
        <w:t>0</w:t>
      </w:r>
    </w:p>
    <w:p w:rsidR="00A96FE8" w:rsidRPr="00A96FE8" w:rsidRDefault="00A96FE8" w:rsidP="00DC20A0">
      <w:pPr>
        <w:rPr>
          <w:rFonts w:ascii="Calibri" w:hAnsi="Calibri"/>
        </w:rPr>
      </w:pPr>
    </w:p>
    <w:p w:rsidR="00A96FE8" w:rsidRPr="00A96FE8" w:rsidRDefault="00A96FE8" w:rsidP="00DC20A0">
      <w:pPr>
        <w:rPr>
          <w:rFonts w:ascii="Calibri" w:hAnsi="Calibri"/>
        </w:rPr>
      </w:pPr>
      <w:r w:rsidRPr="00A96FE8">
        <w:rPr>
          <w:rFonts w:ascii="Calibri" w:hAnsi="Calibri"/>
          <w:b/>
        </w:rPr>
        <w:t>Decision:</w:t>
      </w:r>
      <w:r w:rsidRPr="00A96FE8">
        <w:rPr>
          <w:rFonts w:ascii="Calibri" w:hAnsi="Calibri"/>
        </w:rPr>
        <w:tab/>
        <w:t>Motion carried.</w:t>
      </w:r>
    </w:p>
    <w:p w:rsidR="00FA4925" w:rsidRDefault="00FA4925" w:rsidP="00DC20A0">
      <w:pPr>
        <w:rPr>
          <w:rFonts w:ascii="Calibri" w:hAnsi="Calibri"/>
          <w:b/>
          <w:sz w:val="28"/>
          <w:szCs w:val="28"/>
        </w:rPr>
      </w:pPr>
    </w:p>
    <w:p w:rsidR="00560248" w:rsidRDefault="00560248" w:rsidP="00DC20A0">
      <w:pPr>
        <w:rPr>
          <w:rFonts w:ascii="Calibri" w:hAnsi="Calibri"/>
        </w:rPr>
      </w:pPr>
    </w:p>
    <w:p w:rsidR="00560248" w:rsidRPr="0062000F" w:rsidRDefault="00560248" w:rsidP="000E57C2">
      <w:pPr>
        <w:rPr>
          <w:rFonts w:ascii="Calibri" w:hAnsi="Calibri"/>
          <w:b/>
          <w:sz w:val="26"/>
          <w:szCs w:val="26"/>
        </w:rPr>
      </w:pPr>
      <w:r w:rsidRPr="0062000F">
        <w:rPr>
          <w:rFonts w:ascii="Calibri" w:hAnsi="Calibri"/>
          <w:b/>
          <w:sz w:val="26"/>
          <w:szCs w:val="26"/>
        </w:rPr>
        <w:t>Gander Lakers Swim Club</w:t>
      </w:r>
      <w:r w:rsidR="0062000F" w:rsidRPr="0062000F">
        <w:rPr>
          <w:rFonts w:ascii="Calibri" w:hAnsi="Calibri"/>
          <w:b/>
          <w:sz w:val="26"/>
          <w:szCs w:val="26"/>
        </w:rPr>
        <w:t xml:space="preserve"> – Community Partnership Fund</w:t>
      </w:r>
    </w:p>
    <w:p w:rsidR="00C6393C" w:rsidRPr="0062000F" w:rsidRDefault="00560248" w:rsidP="000E57C2">
      <w:pPr>
        <w:rPr>
          <w:b/>
          <w:sz w:val="26"/>
          <w:szCs w:val="26"/>
        </w:rPr>
      </w:pPr>
      <w:r w:rsidRPr="0062000F">
        <w:rPr>
          <w:b/>
          <w:sz w:val="26"/>
          <w:szCs w:val="26"/>
        </w:rPr>
        <w:t>Motion #17-159</w:t>
      </w:r>
    </w:p>
    <w:p w:rsidR="00A96FE8" w:rsidRPr="00560248" w:rsidRDefault="00A96FE8" w:rsidP="000E57C2">
      <w:pPr>
        <w:rPr>
          <w:b/>
          <w:sz w:val="28"/>
          <w:szCs w:val="28"/>
        </w:rPr>
      </w:pPr>
    </w:p>
    <w:p w:rsidR="00560248" w:rsidRDefault="00A96FE8" w:rsidP="000E57C2">
      <w:r>
        <w:t>Moved</w:t>
      </w:r>
      <w:r w:rsidR="00FA4925">
        <w:t xml:space="preserve"> by </w:t>
      </w:r>
      <w:proofErr w:type="spellStart"/>
      <w:r w:rsidR="00FA4925">
        <w:t>Councillor</w:t>
      </w:r>
      <w:proofErr w:type="spellEnd"/>
      <w:r w:rsidR="00FA4925">
        <w:t xml:space="preserve"> Anstey and seconded by </w:t>
      </w:r>
      <w:proofErr w:type="spellStart"/>
      <w:r w:rsidR="00FA4925">
        <w:t>Councillor</w:t>
      </w:r>
      <w:proofErr w:type="spellEnd"/>
      <w:r w:rsidR="00FA4925">
        <w:t xml:space="preserve"> Dove that the Town provide a grant under the Community Partnership Fund and that it be for half of what the policy states.</w:t>
      </w:r>
    </w:p>
    <w:p w:rsidR="00A96FE8" w:rsidRDefault="00A96FE8" w:rsidP="000E57C2"/>
    <w:p w:rsidR="00A96FE8" w:rsidRDefault="00A96FE8" w:rsidP="000E57C2">
      <w:r>
        <w:tab/>
      </w:r>
      <w:r>
        <w:tab/>
        <w:t xml:space="preserve">In </w:t>
      </w:r>
      <w:proofErr w:type="spellStart"/>
      <w:r>
        <w:t>Favour</w:t>
      </w:r>
      <w:proofErr w:type="spellEnd"/>
      <w:r>
        <w:t>:</w:t>
      </w:r>
      <w:r>
        <w:tab/>
        <w:t>5</w:t>
      </w:r>
      <w:r>
        <w:tab/>
        <w:t>Opposing:</w:t>
      </w:r>
      <w:r>
        <w:tab/>
        <w:t>0</w:t>
      </w:r>
    </w:p>
    <w:p w:rsidR="00A96FE8" w:rsidRDefault="00A96FE8" w:rsidP="000E57C2"/>
    <w:p w:rsidR="00015661" w:rsidRDefault="00A96FE8" w:rsidP="000E57C2">
      <w:r w:rsidRPr="00A96FE8">
        <w:rPr>
          <w:b/>
        </w:rPr>
        <w:t>Decision:</w:t>
      </w:r>
      <w:r>
        <w:tab/>
        <w:t>Motion carried.</w:t>
      </w:r>
    </w:p>
    <w:p w:rsidR="00A96FE8" w:rsidRDefault="00A96FE8" w:rsidP="000E57C2"/>
    <w:p w:rsidR="00B1563D" w:rsidRDefault="007A54B7" w:rsidP="00B1563D">
      <w:pPr>
        <w:pStyle w:val="Heading3"/>
      </w:pPr>
      <w:r>
        <w:t>C</w:t>
      </w:r>
      <w:r w:rsidR="00F12D68">
        <w:t>.</w:t>
      </w:r>
      <w:r w:rsidR="00F12D68">
        <w:tab/>
      </w:r>
      <w:r w:rsidR="008F1F05">
        <w:t>Development, Tourism &amp; Culture Committee</w:t>
      </w:r>
      <w:r w:rsidR="00B1563D">
        <w:t>:</w:t>
      </w:r>
    </w:p>
    <w:p w:rsidR="00B1563D" w:rsidRDefault="00B1563D" w:rsidP="00B1563D"/>
    <w:p w:rsidR="00B1563D" w:rsidRDefault="00B1563D" w:rsidP="00B1563D">
      <w:r w:rsidRPr="00EC3088">
        <w:t xml:space="preserve">The </w:t>
      </w:r>
      <w:r w:rsidR="008F1F05">
        <w:t>Development, Tourism &amp; Culture Committee</w:t>
      </w:r>
      <w:r w:rsidR="00334415">
        <w:t xml:space="preserve"> </w:t>
      </w:r>
      <w:r w:rsidR="00BA0D7E">
        <w:t>report</w:t>
      </w:r>
      <w:r w:rsidR="00CD500C">
        <w:t xml:space="preserve"> was presented by </w:t>
      </w:r>
      <w:proofErr w:type="spellStart"/>
      <w:r w:rsidR="000C7A96">
        <w:t>Councillor</w:t>
      </w:r>
      <w:proofErr w:type="spellEnd"/>
      <w:r w:rsidR="00334415">
        <w:t xml:space="preserve"> </w:t>
      </w:r>
      <w:r w:rsidR="00560248">
        <w:t>Anstey.</w:t>
      </w:r>
    </w:p>
    <w:p w:rsidR="00640A0F" w:rsidRDefault="00640A0F" w:rsidP="00B1563D"/>
    <w:p w:rsidR="0031116E" w:rsidRDefault="00B1563D" w:rsidP="00EE627E">
      <w:r>
        <w:t xml:space="preserve">The </w:t>
      </w:r>
      <w:r w:rsidR="008F1F05">
        <w:t xml:space="preserve">Development, Tourism &amp; Culture Committee </w:t>
      </w:r>
      <w:r w:rsidR="005F3A4C">
        <w:t xml:space="preserve">meeting </w:t>
      </w:r>
      <w:r w:rsidR="00904C9C">
        <w:t xml:space="preserve">was held on </w:t>
      </w:r>
      <w:r w:rsidR="008A75BF">
        <w:t xml:space="preserve">June </w:t>
      </w:r>
      <w:r w:rsidR="00560248">
        <w:t>27</w:t>
      </w:r>
      <w:r w:rsidR="00814759">
        <w:t>, 2017</w:t>
      </w:r>
      <w:r>
        <w:t>.  The meeting was chaired by</w:t>
      </w:r>
      <w:r w:rsidR="00334415">
        <w:t xml:space="preserve"> </w:t>
      </w:r>
      <w:r w:rsidR="005E570E">
        <w:t xml:space="preserve">S. </w:t>
      </w:r>
      <w:proofErr w:type="spellStart"/>
      <w:r w:rsidR="005E570E">
        <w:t>McBreairty</w:t>
      </w:r>
      <w:proofErr w:type="spellEnd"/>
      <w:r w:rsidR="00776F1D">
        <w:t>,</w:t>
      </w:r>
      <w:r w:rsidR="00334415">
        <w:t xml:space="preserve"> </w:t>
      </w:r>
      <w:proofErr w:type="spellStart"/>
      <w:r w:rsidR="00A4310C">
        <w:t>Councillor</w:t>
      </w:r>
      <w:proofErr w:type="spellEnd"/>
      <w:r>
        <w:t>.  Other members present included:</w:t>
      </w:r>
      <w:r w:rsidR="00334415">
        <w:t xml:space="preserve"> </w:t>
      </w:r>
      <w:r w:rsidR="00CC5431">
        <w:t xml:space="preserve">R. Anstey, </w:t>
      </w:r>
      <w:proofErr w:type="spellStart"/>
      <w:r w:rsidR="00CC5431">
        <w:t>Councillor</w:t>
      </w:r>
      <w:proofErr w:type="spellEnd"/>
      <w:r w:rsidR="00CC5431">
        <w:t>; R.</w:t>
      </w:r>
      <w:r w:rsidR="001D2B22">
        <w:t xml:space="preserve"> </w:t>
      </w:r>
      <w:r w:rsidR="00814759">
        <w:t>Locke, Development Director</w:t>
      </w:r>
      <w:r w:rsidR="00560248">
        <w:t>; D. Quinton, Economic Development Officer.</w:t>
      </w:r>
    </w:p>
    <w:p w:rsidR="00FC42A7" w:rsidRDefault="00FC42A7" w:rsidP="00EE627E"/>
    <w:p w:rsidR="00F81634" w:rsidRDefault="00B1563D" w:rsidP="00776F1D">
      <w:r>
        <w:t>The following items were discussed:</w:t>
      </w:r>
    </w:p>
    <w:p w:rsidR="0062000F" w:rsidRDefault="0062000F" w:rsidP="00776F1D"/>
    <w:p w:rsidR="00797148" w:rsidRDefault="00797148" w:rsidP="00776F1D"/>
    <w:p w:rsidR="005F1A13" w:rsidRDefault="005F1A13" w:rsidP="005F1A13">
      <w:pPr>
        <w:autoSpaceDE w:val="0"/>
        <w:autoSpaceDN w:val="0"/>
        <w:adjustRightInd w:val="0"/>
        <w:rPr>
          <w:rFonts w:ascii="Calibri" w:eastAsia="Times New Roman" w:hAnsi="Calibri" w:cs="Calibri"/>
          <w:b/>
          <w:bCs/>
          <w:color w:val="000000"/>
          <w:sz w:val="28"/>
          <w:szCs w:val="28"/>
        </w:rPr>
      </w:pPr>
      <w:r>
        <w:rPr>
          <w:rFonts w:ascii="Calibri" w:eastAsia="Times New Roman" w:hAnsi="Calibri" w:cs="Calibri"/>
          <w:b/>
          <w:bCs/>
          <w:color w:val="000000"/>
          <w:sz w:val="28"/>
          <w:szCs w:val="28"/>
        </w:rPr>
        <w:lastRenderedPageBreak/>
        <w:t xml:space="preserve">Update: Physician Recruitment &amp; Retention </w:t>
      </w:r>
    </w:p>
    <w:p w:rsidR="005F1A13" w:rsidRDefault="005F1A13" w:rsidP="005F1A13">
      <w:pPr>
        <w:autoSpaceDE w:val="0"/>
        <w:autoSpaceDN w:val="0"/>
        <w:adjustRightInd w:val="0"/>
        <w:rPr>
          <w:rFonts w:ascii="Calibri" w:eastAsia="Times New Roman" w:hAnsi="Calibri" w:cs="Calibri"/>
          <w:bCs/>
          <w:color w:val="000000"/>
        </w:rPr>
      </w:pPr>
    </w:p>
    <w:p w:rsidR="005F1A13" w:rsidRDefault="005F1A13" w:rsidP="005F1A13">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The Committee discussed the Regional Mayor’s meeting that was held on Friday June 23</w:t>
      </w:r>
      <w:r w:rsidRPr="001B5FAC">
        <w:rPr>
          <w:rFonts w:ascii="Calibri" w:eastAsia="Times New Roman" w:hAnsi="Calibri" w:cs="Calibri"/>
          <w:bCs/>
          <w:color w:val="000000"/>
          <w:vertAlign w:val="superscript"/>
        </w:rPr>
        <w:t>rd</w:t>
      </w:r>
      <w:r>
        <w:rPr>
          <w:rFonts w:ascii="Calibri" w:eastAsia="Times New Roman" w:hAnsi="Calibri" w:cs="Calibri"/>
          <w:bCs/>
          <w:color w:val="000000"/>
        </w:rPr>
        <w:t>, 2017. This meeting was called and hosted by the Town of Gander with the goal of hearing concerns relating to the recruitment and retention of medical professionals in the Central North East region. 17 municipal leaders attended the meeting representing 12 municipalities.</w:t>
      </w:r>
    </w:p>
    <w:p w:rsidR="005F1A13" w:rsidRDefault="005F1A13" w:rsidP="005F1A13">
      <w:pPr>
        <w:autoSpaceDE w:val="0"/>
        <w:autoSpaceDN w:val="0"/>
        <w:adjustRightInd w:val="0"/>
        <w:rPr>
          <w:rFonts w:ascii="Calibri" w:eastAsia="Times New Roman" w:hAnsi="Calibri" w:cs="Calibri"/>
          <w:bCs/>
          <w:color w:val="000000"/>
        </w:rPr>
      </w:pPr>
    </w:p>
    <w:p w:rsidR="005F1A13" w:rsidRDefault="005F1A13" w:rsidP="005F1A13">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 xml:space="preserve">Overall, similar frustrations were expressed with Central Health’s efforts in recruiting and retaining medical professionals. All representatives agreed that a unified voice is essential for improving access to regional medical services for the residents.  </w:t>
      </w:r>
    </w:p>
    <w:p w:rsidR="005F1A13" w:rsidRDefault="005F1A13" w:rsidP="005F1A13">
      <w:pPr>
        <w:autoSpaceDE w:val="0"/>
        <w:autoSpaceDN w:val="0"/>
        <w:adjustRightInd w:val="0"/>
        <w:rPr>
          <w:rFonts w:ascii="Calibri" w:eastAsia="Times New Roman" w:hAnsi="Calibri" w:cs="Calibri"/>
          <w:bCs/>
          <w:color w:val="000000"/>
        </w:rPr>
      </w:pPr>
    </w:p>
    <w:p w:rsidR="005F1A13" w:rsidRDefault="005F1A13" w:rsidP="005F1A13">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The Committee was also informed of efforts of the Physician Recruitment &amp; Retention Working group (including Town staff, Gander &amp; Area Chamber of Commerce and other community stakeholders) in developing a formal process for welcoming new medical professionals.</w:t>
      </w:r>
    </w:p>
    <w:p w:rsidR="005F1A13" w:rsidRDefault="005F1A13" w:rsidP="005F1A13">
      <w:pPr>
        <w:autoSpaceDE w:val="0"/>
        <w:autoSpaceDN w:val="0"/>
        <w:adjustRightInd w:val="0"/>
        <w:rPr>
          <w:rFonts w:ascii="Calibri" w:eastAsia="Times New Roman" w:hAnsi="Calibri" w:cs="Calibri"/>
          <w:bCs/>
          <w:color w:val="000000"/>
        </w:rPr>
      </w:pPr>
    </w:p>
    <w:p w:rsidR="005F1A13" w:rsidRDefault="005F1A13" w:rsidP="005F1A13">
      <w:pPr>
        <w:autoSpaceDE w:val="0"/>
        <w:autoSpaceDN w:val="0"/>
        <w:adjustRightInd w:val="0"/>
        <w:rPr>
          <w:rFonts w:ascii="Calibri" w:eastAsia="Times New Roman" w:hAnsi="Calibri" w:cs="Calibri"/>
          <w:b/>
          <w:bCs/>
          <w:color w:val="000000"/>
          <w:sz w:val="28"/>
          <w:szCs w:val="28"/>
        </w:rPr>
      </w:pPr>
      <w:r>
        <w:rPr>
          <w:rFonts w:ascii="Calibri" w:eastAsia="Times New Roman" w:hAnsi="Calibri" w:cs="Calibri"/>
          <w:b/>
          <w:bCs/>
          <w:color w:val="000000"/>
          <w:sz w:val="28"/>
          <w:szCs w:val="28"/>
        </w:rPr>
        <w:t>Correspondence from Central Health</w:t>
      </w:r>
    </w:p>
    <w:p w:rsidR="005F1A13" w:rsidRPr="00EB28ED" w:rsidRDefault="005F1A13" w:rsidP="005F1A13">
      <w:pPr>
        <w:autoSpaceDE w:val="0"/>
        <w:autoSpaceDN w:val="0"/>
        <w:adjustRightInd w:val="0"/>
        <w:rPr>
          <w:rFonts w:ascii="Calibri" w:eastAsia="Times New Roman" w:hAnsi="Calibri" w:cs="Calibri"/>
          <w:bCs/>
          <w:color w:val="000000"/>
        </w:rPr>
      </w:pPr>
    </w:p>
    <w:p w:rsidR="005F1A13" w:rsidRDefault="005F1A13" w:rsidP="005F1A13">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The Committee reviewed correspondence from Central Health in response to the Mayor’s letter of May 18</w:t>
      </w:r>
      <w:r w:rsidRPr="007C7B3B">
        <w:rPr>
          <w:rFonts w:ascii="Calibri" w:eastAsia="Times New Roman" w:hAnsi="Calibri" w:cs="Calibri"/>
          <w:bCs/>
          <w:color w:val="000000"/>
          <w:vertAlign w:val="superscript"/>
        </w:rPr>
        <w:t>th</w:t>
      </w:r>
      <w:r>
        <w:rPr>
          <w:rFonts w:ascii="Calibri" w:eastAsia="Times New Roman" w:hAnsi="Calibri" w:cs="Calibri"/>
          <w:bCs/>
          <w:color w:val="000000"/>
        </w:rPr>
        <w:t>, 2017 and also in preparation for a special Committee meeting scheduled for Tuesday July 4</w:t>
      </w:r>
      <w:r w:rsidRPr="007C7B3B">
        <w:rPr>
          <w:rFonts w:ascii="Calibri" w:eastAsia="Times New Roman" w:hAnsi="Calibri" w:cs="Calibri"/>
          <w:bCs/>
          <w:color w:val="000000"/>
          <w:vertAlign w:val="superscript"/>
        </w:rPr>
        <w:t>th</w:t>
      </w:r>
      <w:r>
        <w:rPr>
          <w:rFonts w:ascii="Calibri" w:eastAsia="Times New Roman" w:hAnsi="Calibri" w:cs="Calibri"/>
          <w:bCs/>
          <w:color w:val="000000"/>
        </w:rPr>
        <w:t>, with Central Health representatives.</w:t>
      </w:r>
    </w:p>
    <w:p w:rsidR="0062000F" w:rsidRDefault="0062000F" w:rsidP="005F1A13">
      <w:pPr>
        <w:autoSpaceDE w:val="0"/>
        <w:autoSpaceDN w:val="0"/>
        <w:adjustRightInd w:val="0"/>
        <w:rPr>
          <w:rFonts w:ascii="Calibri" w:eastAsia="Times New Roman" w:hAnsi="Calibri" w:cs="Calibri"/>
          <w:bCs/>
          <w:color w:val="000000"/>
        </w:rPr>
      </w:pPr>
    </w:p>
    <w:p w:rsidR="001D2B22" w:rsidRDefault="005F1A13" w:rsidP="005F1A13">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 xml:space="preserve">The correspondence included a staffing breakdown for James Paton Memorial Regional Health Centre and Central Newfoundland Regional Health Centre. It also indicated specialties Central Health is actively recruiting for within the two regional health care </w:t>
      </w:r>
      <w:proofErr w:type="spellStart"/>
      <w:r>
        <w:rPr>
          <w:rFonts w:ascii="Calibri" w:eastAsia="Times New Roman" w:hAnsi="Calibri" w:cs="Calibri"/>
          <w:bCs/>
          <w:color w:val="000000"/>
        </w:rPr>
        <w:t>centres</w:t>
      </w:r>
      <w:proofErr w:type="spellEnd"/>
      <w:r>
        <w:rPr>
          <w:rFonts w:ascii="Calibri" w:eastAsia="Times New Roman" w:hAnsi="Calibri" w:cs="Calibri"/>
          <w:bCs/>
          <w:color w:val="000000"/>
        </w:rPr>
        <w:t>.</w:t>
      </w:r>
    </w:p>
    <w:p w:rsidR="005F1A13" w:rsidRDefault="005F1A13" w:rsidP="005F1A13">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 xml:space="preserve"> </w:t>
      </w:r>
    </w:p>
    <w:p w:rsidR="005F1A13" w:rsidRDefault="005F1A13" w:rsidP="005F1A13">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The Committee has asked staff to analyze the information in preparation for the July 4</w:t>
      </w:r>
      <w:r w:rsidRPr="005E0438">
        <w:rPr>
          <w:rFonts w:ascii="Calibri" w:eastAsia="Times New Roman" w:hAnsi="Calibri" w:cs="Calibri"/>
          <w:bCs/>
          <w:color w:val="000000"/>
          <w:vertAlign w:val="superscript"/>
        </w:rPr>
        <w:t>th</w:t>
      </w:r>
      <w:r>
        <w:rPr>
          <w:rFonts w:ascii="Calibri" w:eastAsia="Times New Roman" w:hAnsi="Calibri" w:cs="Calibri"/>
          <w:bCs/>
          <w:color w:val="000000"/>
        </w:rPr>
        <w:t>, 2017 meeting.</w:t>
      </w:r>
    </w:p>
    <w:p w:rsidR="005F1A13" w:rsidRDefault="005F1A13" w:rsidP="005F1A13">
      <w:pPr>
        <w:autoSpaceDE w:val="0"/>
        <w:autoSpaceDN w:val="0"/>
        <w:adjustRightInd w:val="0"/>
        <w:rPr>
          <w:rFonts w:ascii="Calibri" w:eastAsia="Times New Roman" w:hAnsi="Calibri" w:cs="Calibri"/>
          <w:b/>
          <w:bCs/>
          <w:color w:val="000000"/>
          <w:sz w:val="28"/>
          <w:szCs w:val="28"/>
        </w:rPr>
      </w:pPr>
    </w:p>
    <w:p w:rsidR="005F1A13" w:rsidRDefault="005F1A13" w:rsidP="005F1A13">
      <w:pPr>
        <w:autoSpaceDE w:val="0"/>
        <w:autoSpaceDN w:val="0"/>
        <w:adjustRightInd w:val="0"/>
        <w:rPr>
          <w:rFonts w:ascii="Calibri" w:eastAsia="Times New Roman" w:hAnsi="Calibri" w:cs="Calibri"/>
          <w:b/>
          <w:bCs/>
          <w:color w:val="000000"/>
          <w:sz w:val="28"/>
          <w:szCs w:val="28"/>
        </w:rPr>
      </w:pPr>
      <w:r>
        <w:rPr>
          <w:rFonts w:ascii="Calibri" w:eastAsia="Times New Roman" w:hAnsi="Calibri" w:cs="Calibri"/>
          <w:b/>
          <w:bCs/>
          <w:color w:val="000000"/>
          <w:sz w:val="28"/>
          <w:szCs w:val="28"/>
        </w:rPr>
        <w:t>Proposal for Future Commercial Land Development</w:t>
      </w:r>
    </w:p>
    <w:p w:rsidR="005F1A13" w:rsidRDefault="005F1A13" w:rsidP="005F1A13">
      <w:pPr>
        <w:autoSpaceDE w:val="0"/>
        <w:autoSpaceDN w:val="0"/>
        <w:adjustRightInd w:val="0"/>
        <w:rPr>
          <w:rFonts w:ascii="Calibri" w:eastAsia="Times New Roman" w:hAnsi="Calibri" w:cs="Calibri"/>
          <w:b/>
          <w:bCs/>
          <w:color w:val="000000"/>
          <w:sz w:val="28"/>
          <w:szCs w:val="28"/>
        </w:rPr>
      </w:pPr>
    </w:p>
    <w:p w:rsidR="005F1A13" w:rsidRDefault="005F1A13" w:rsidP="005F1A13">
      <w:pPr>
        <w:autoSpaceDE w:val="0"/>
        <w:autoSpaceDN w:val="0"/>
        <w:adjustRightInd w:val="0"/>
        <w:rPr>
          <w:rFonts w:ascii="Calibri" w:eastAsia="Times New Roman" w:hAnsi="Calibri" w:cs="Calibri"/>
          <w:color w:val="000000"/>
        </w:rPr>
      </w:pPr>
      <w:r>
        <w:rPr>
          <w:rFonts w:ascii="Calibri" w:eastAsia="Times New Roman" w:hAnsi="Calibri" w:cs="Calibri"/>
          <w:color w:val="000000"/>
        </w:rPr>
        <w:t xml:space="preserve">The Committee was provided with an overview on the current land inventory and demand trends for both commercial and industrial land. They reviewed a draft concept plan prepared by the Economic Development staff. </w:t>
      </w:r>
    </w:p>
    <w:p w:rsidR="005F1A13" w:rsidRDefault="005F1A13" w:rsidP="005F1A13">
      <w:pPr>
        <w:autoSpaceDE w:val="0"/>
        <w:autoSpaceDN w:val="0"/>
        <w:adjustRightInd w:val="0"/>
        <w:rPr>
          <w:rFonts w:ascii="Calibri" w:eastAsia="Times New Roman" w:hAnsi="Calibri" w:cs="Times New Roman"/>
          <w:color w:val="000000"/>
          <w:szCs w:val="18"/>
        </w:rPr>
      </w:pPr>
    </w:p>
    <w:p w:rsidR="005F1A13" w:rsidRDefault="005F1A13" w:rsidP="005F1A13">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It was noted that the remaining Town of Gander owned land located in the Gander Business Park is currently zoned in a manner that is not conducive for industrial type developments.  The concept plan outlines placement of commercial lots that would be appealing for future development.</w:t>
      </w:r>
    </w:p>
    <w:p w:rsidR="005F1A13" w:rsidRDefault="005F1A13" w:rsidP="005F1A13">
      <w:pPr>
        <w:autoSpaceDE w:val="0"/>
        <w:autoSpaceDN w:val="0"/>
        <w:adjustRightInd w:val="0"/>
        <w:rPr>
          <w:rFonts w:ascii="Calibri" w:eastAsia="Times New Roman" w:hAnsi="Calibri" w:cs="Times New Roman"/>
          <w:color w:val="000000"/>
          <w:szCs w:val="18"/>
        </w:rPr>
      </w:pPr>
    </w:p>
    <w:p w:rsidR="005F1A13" w:rsidRDefault="005F1A13" w:rsidP="005F1A13">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acknowledged the importance of identifying suitable land for future commercial growth. They asked staff to work with the Engineering Department to develop a conceptual plan identifying land options for future commercial development.  </w:t>
      </w:r>
    </w:p>
    <w:p w:rsidR="005F1A13" w:rsidRDefault="005F1A13" w:rsidP="005F1A13">
      <w:pPr>
        <w:autoSpaceDE w:val="0"/>
        <w:autoSpaceDN w:val="0"/>
        <w:adjustRightInd w:val="0"/>
        <w:rPr>
          <w:rFonts w:ascii="Calibri" w:eastAsia="Times New Roman" w:hAnsi="Calibri" w:cs="Times New Roman"/>
          <w:color w:val="000000"/>
          <w:szCs w:val="18"/>
        </w:rPr>
      </w:pPr>
    </w:p>
    <w:p w:rsidR="005F1A13" w:rsidRDefault="005F1A13" w:rsidP="005F1A13">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lastRenderedPageBreak/>
        <w:t xml:space="preserve">The Committee recommends re-zoning of the Commercial Light Industrial land as indicated in the attached drawing to Industrial General to accommodate current demand for industrial type developments. </w:t>
      </w:r>
    </w:p>
    <w:p w:rsidR="005F1A13" w:rsidRDefault="005F1A13" w:rsidP="005F1A13">
      <w:pPr>
        <w:autoSpaceDE w:val="0"/>
        <w:autoSpaceDN w:val="0"/>
        <w:adjustRightInd w:val="0"/>
        <w:rPr>
          <w:rFonts w:ascii="Calibri" w:eastAsia="Times New Roman" w:hAnsi="Calibri" w:cs="Times New Roman"/>
          <w:color w:val="000000"/>
          <w:szCs w:val="18"/>
        </w:rPr>
      </w:pPr>
    </w:p>
    <w:p w:rsidR="005F1A13" w:rsidRDefault="005F1A13" w:rsidP="005F1A13">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The Committee is referring this item to the Engineering, Planning and Controls Committee for their review and consideration.</w:t>
      </w:r>
    </w:p>
    <w:p w:rsidR="00CC5431" w:rsidRDefault="00CC5431" w:rsidP="00776F1D"/>
    <w:p w:rsidR="005F3A4C" w:rsidRDefault="00DF5B00" w:rsidP="005F3A4C">
      <w:pPr>
        <w:pStyle w:val="Heading3"/>
      </w:pPr>
      <w:r>
        <w:t>D</w:t>
      </w:r>
      <w:r w:rsidR="005F3A4C">
        <w:t>.</w:t>
      </w:r>
      <w:r w:rsidR="005F3A4C">
        <w:tab/>
        <w:t>Governance &amp; Community Engagement Committee:</w:t>
      </w:r>
    </w:p>
    <w:p w:rsidR="005F3A4C" w:rsidRDefault="005F3A4C" w:rsidP="005F3A4C"/>
    <w:p w:rsidR="005F3A4C" w:rsidRDefault="005F3A4C" w:rsidP="005F3A4C">
      <w:r w:rsidRPr="00EC3088">
        <w:t xml:space="preserve">The </w:t>
      </w:r>
      <w:r>
        <w:t xml:space="preserve">Governance &amp; Community Engagement Committee report was presented by </w:t>
      </w:r>
      <w:r w:rsidR="005F1A13">
        <w:t>Deputy Mayor Abbott.</w:t>
      </w:r>
    </w:p>
    <w:p w:rsidR="005F3A4C" w:rsidRDefault="005F3A4C" w:rsidP="005F3A4C"/>
    <w:p w:rsidR="005F3A4C" w:rsidRDefault="005F3A4C" w:rsidP="005F3A4C">
      <w:r>
        <w:t xml:space="preserve">The Governance &amp; Community Engagement Committee meeting was held on </w:t>
      </w:r>
      <w:r w:rsidR="005F1A13">
        <w:t>June 27</w:t>
      </w:r>
      <w:r w:rsidR="00DA6333">
        <w:t>, 2017</w:t>
      </w:r>
      <w:r>
        <w:t xml:space="preserve">.  The meeting was chaired by C. Abbott, Deputy Mayor. Other members present included: R. Anstey, </w:t>
      </w:r>
      <w:proofErr w:type="spellStart"/>
      <w:r>
        <w:t>Councillor</w:t>
      </w:r>
      <w:proofErr w:type="spellEnd"/>
      <w:r>
        <w:t xml:space="preserve">; </w:t>
      </w:r>
      <w:r w:rsidR="005F1A13">
        <w:t xml:space="preserve">S. </w:t>
      </w:r>
      <w:proofErr w:type="spellStart"/>
      <w:r w:rsidR="005F1A13">
        <w:t>McBreairty</w:t>
      </w:r>
      <w:proofErr w:type="spellEnd"/>
      <w:r w:rsidR="005F1A13">
        <w:t xml:space="preserve">, </w:t>
      </w:r>
      <w:proofErr w:type="spellStart"/>
      <w:r w:rsidR="005F1A13">
        <w:t>Councillor</w:t>
      </w:r>
      <w:proofErr w:type="spellEnd"/>
      <w:r w:rsidR="005F1A13">
        <w:t xml:space="preserve">; </w:t>
      </w:r>
      <w:r w:rsidR="00DA6333">
        <w:t>D. Chafe, CAO</w:t>
      </w:r>
      <w:r>
        <w:t>.</w:t>
      </w:r>
    </w:p>
    <w:p w:rsidR="005F3A4C" w:rsidRDefault="005F3A4C" w:rsidP="005F3A4C"/>
    <w:p w:rsidR="005F3A4C" w:rsidRDefault="005F3A4C" w:rsidP="005F3A4C">
      <w:r>
        <w:t>The following items were discussed:</w:t>
      </w:r>
    </w:p>
    <w:p w:rsidR="0062000F" w:rsidRDefault="0062000F" w:rsidP="005F3A4C"/>
    <w:p w:rsidR="00C85439" w:rsidRDefault="00C85439" w:rsidP="00C85439">
      <w:pPr>
        <w:pStyle w:val="NoSpacing"/>
        <w:jc w:val="both"/>
        <w:rPr>
          <w:rFonts w:cs="Arial"/>
          <w:b/>
          <w:sz w:val="28"/>
          <w:szCs w:val="28"/>
        </w:rPr>
      </w:pPr>
      <w:r w:rsidRPr="00D7157F">
        <w:rPr>
          <w:rFonts w:cs="Arial"/>
          <w:b/>
          <w:sz w:val="28"/>
          <w:szCs w:val="28"/>
        </w:rPr>
        <w:t>Municipalities Newfoundland and Labrador</w:t>
      </w:r>
      <w:r>
        <w:rPr>
          <w:rFonts w:cs="Arial"/>
          <w:b/>
          <w:sz w:val="28"/>
          <w:szCs w:val="28"/>
        </w:rPr>
        <w:t xml:space="preserve"> (MNL)</w:t>
      </w:r>
    </w:p>
    <w:p w:rsidR="00C85439" w:rsidRPr="00D7157F" w:rsidRDefault="00C85439" w:rsidP="00C85439">
      <w:pPr>
        <w:pStyle w:val="NoSpacing"/>
        <w:jc w:val="both"/>
        <w:rPr>
          <w:rFonts w:cs="Arial"/>
          <w:b/>
          <w:sz w:val="28"/>
          <w:szCs w:val="28"/>
        </w:rPr>
      </w:pPr>
    </w:p>
    <w:p w:rsidR="00C85439" w:rsidRDefault="00C85439" w:rsidP="00C85439">
      <w:pPr>
        <w:pStyle w:val="NoSpacing"/>
        <w:jc w:val="both"/>
        <w:rPr>
          <w:rFonts w:cs="Arial"/>
          <w:sz w:val="24"/>
          <w:szCs w:val="24"/>
        </w:rPr>
      </w:pPr>
      <w:r w:rsidRPr="00D7157F">
        <w:rPr>
          <w:rFonts w:cs="Arial"/>
          <w:sz w:val="24"/>
          <w:szCs w:val="24"/>
        </w:rPr>
        <w:t xml:space="preserve">At </w:t>
      </w:r>
      <w:r>
        <w:rPr>
          <w:rFonts w:cs="Arial"/>
          <w:sz w:val="24"/>
          <w:szCs w:val="24"/>
        </w:rPr>
        <w:t xml:space="preserve">its last meeting on </w:t>
      </w:r>
      <w:r w:rsidRPr="00D7157F">
        <w:rPr>
          <w:rFonts w:cs="Arial"/>
          <w:sz w:val="24"/>
          <w:szCs w:val="24"/>
        </w:rPr>
        <w:t>June 6</w:t>
      </w:r>
      <w:r w:rsidRPr="00D7157F">
        <w:rPr>
          <w:rFonts w:cs="Arial"/>
          <w:sz w:val="24"/>
          <w:szCs w:val="24"/>
          <w:vertAlign w:val="superscript"/>
        </w:rPr>
        <w:t>th</w:t>
      </w:r>
      <w:r w:rsidRPr="00D7157F">
        <w:rPr>
          <w:rFonts w:cs="Arial"/>
          <w:sz w:val="24"/>
          <w:szCs w:val="24"/>
        </w:rPr>
        <w:t xml:space="preserve"> the </w:t>
      </w:r>
      <w:r>
        <w:rPr>
          <w:rFonts w:cs="Arial"/>
          <w:sz w:val="24"/>
          <w:szCs w:val="24"/>
        </w:rPr>
        <w:t xml:space="preserve">Governance and Community Engagement </w:t>
      </w:r>
      <w:r w:rsidRPr="00D7157F">
        <w:rPr>
          <w:rFonts w:cs="Arial"/>
          <w:sz w:val="24"/>
          <w:szCs w:val="24"/>
        </w:rPr>
        <w:t xml:space="preserve">Committee asked that each committee of Council identify and discuss issues that may warrant the submission of a resolution to MNL. MNL routinely calls for the submission of resolutions on matters of governance and intergovernmental relations. </w:t>
      </w:r>
    </w:p>
    <w:p w:rsidR="00C85439" w:rsidRDefault="00C85439" w:rsidP="00C85439">
      <w:pPr>
        <w:pStyle w:val="NoSpacing"/>
        <w:jc w:val="both"/>
        <w:rPr>
          <w:rFonts w:cs="Arial"/>
          <w:sz w:val="24"/>
          <w:szCs w:val="24"/>
        </w:rPr>
      </w:pPr>
    </w:p>
    <w:p w:rsidR="00C85439" w:rsidRPr="00D7157F" w:rsidRDefault="00C85439" w:rsidP="00C85439">
      <w:pPr>
        <w:pStyle w:val="NoSpacing"/>
        <w:jc w:val="both"/>
        <w:rPr>
          <w:rFonts w:cs="Arial"/>
          <w:sz w:val="24"/>
          <w:szCs w:val="24"/>
        </w:rPr>
      </w:pPr>
      <w:r w:rsidRPr="00D7157F">
        <w:rPr>
          <w:rFonts w:cs="Arial"/>
          <w:sz w:val="24"/>
          <w:szCs w:val="24"/>
        </w:rPr>
        <w:t>Those resolutions are then presented to all MNL members for discussion. If members vote to support a particular resolution, the issue or action at the core of that resolution becomes an issue of advocacy by MNL.</w:t>
      </w:r>
    </w:p>
    <w:p w:rsidR="00C85439" w:rsidRPr="00D7157F" w:rsidRDefault="00C85439" w:rsidP="00C85439">
      <w:pPr>
        <w:pStyle w:val="NoSpacing"/>
        <w:jc w:val="both"/>
        <w:rPr>
          <w:rFonts w:cs="Arial"/>
          <w:sz w:val="24"/>
          <w:szCs w:val="24"/>
        </w:rPr>
      </w:pPr>
    </w:p>
    <w:p w:rsidR="00C85439" w:rsidRPr="00D7157F" w:rsidRDefault="00C85439" w:rsidP="00C85439">
      <w:pPr>
        <w:pStyle w:val="NoSpacing"/>
        <w:jc w:val="both"/>
        <w:rPr>
          <w:rFonts w:cs="Arial"/>
          <w:sz w:val="24"/>
          <w:szCs w:val="24"/>
        </w:rPr>
      </w:pPr>
      <w:r w:rsidRPr="00D7157F">
        <w:rPr>
          <w:rFonts w:cs="Arial"/>
          <w:sz w:val="24"/>
          <w:szCs w:val="24"/>
        </w:rPr>
        <w:t>Th</w:t>
      </w:r>
      <w:r>
        <w:rPr>
          <w:rFonts w:cs="Arial"/>
          <w:sz w:val="24"/>
          <w:szCs w:val="24"/>
        </w:rPr>
        <w:t xml:space="preserve">is </w:t>
      </w:r>
      <w:r w:rsidRPr="00D7157F">
        <w:rPr>
          <w:rFonts w:cs="Arial"/>
          <w:sz w:val="24"/>
          <w:szCs w:val="24"/>
        </w:rPr>
        <w:t xml:space="preserve">Committee discussed the preparation and submission of a resolution calling for the Provincial Government or another independent body to take responsibility </w:t>
      </w:r>
      <w:r>
        <w:rPr>
          <w:rFonts w:cs="Arial"/>
          <w:sz w:val="24"/>
          <w:szCs w:val="24"/>
        </w:rPr>
        <w:t>for</w:t>
      </w:r>
      <w:r w:rsidRPr="00D7157F">
        <w:rPr>
          <w:rFonts w:cs="Arial"/>
          <w:sz w:val="24"/>
          <w:szCs w:val="24"/>
        </w:rPr>
        <w:t xml:space="preserve"> investigating and ruling on allegations of conflict of interest. The </w:t>
      </w:r>
      <w:r w:rsidRPr="007A48E8">
        <w:rPr>
          <w:rFonts w:cs="Arial"/>
          <w:i/>
          <w:sz w:val="24"/>
          <w:szCs w:val="24"/>
        </w:rPr>
        <w:t>Municipalities Act</w:t>
      </w:r>
      <w:r w:rsidRPr="00D7157F">
        <w:rPr>
          <w:rFonts w:cs="Arial"/>
          <w:sz w:val="24"/>
          <w:szCs w:val="24"/>
        </w:rPr>
        <w:t xml:space="preserve"> is definitive in what constitutes a conflict of interest and consequences thereof.  Municipal leaders have no discretion or authority in these matters but can be required to vacate the seat of a fellow </w:t>
      </w:r>
      <w:proofErr w:type="spellStart"/>
      <w:r w:rsidRPr="00D7157F">
        <w:rPr>
          <w:rFonts w:cs="Arial"/>
          <w:sz w:val="24"/>
          <w:szCs w:val="24"/>
        </w:rPr>
        <w:t>Councillor</w:t>
      </w:r>
      <w:proofErr w:type="spellEnd"/>
      <w:r w:rsidRPr="00D7157F">
        <w:rPr>
          <w:rFonts w:cs="Arial"/>
          <w:sz w:val="24"/>
          <w:szCs w:val="24"/>
        </w:rPr>
        <w:t>. The Committee feels that this practice is disruptive to Council operations and may be perceived as being politically motiv</w:t>
      </w:r>
      <w:r>
        <w:rPr>
          <w:rFonts w:cs="Arial"/>
          <w:sz w:val="24"/>
          <w:szCs w:val="24"/>
        </w:rPr>
        <w:t>at</w:t>
      </w:r>
      <w:r w:rsidRPr="00D7157F">
        <w:rPr>
          <w:rFonts w:cs="Arial"/>
          <w:sz w:val="24"/>
          <w:szCs w:val="24"/>
        </w:rPr>
        <w:t>ed. Staff has been directed to prepare a draft of a resolution for review at a future meeting.</w:t>
      </w:r>
    </w:p>
    <w:p w:rsidR="00DA6333" w:rsidRDefault="00DA6333" w:rsidP="005F3A4C"/>
    <w:p w:rsidR="00FE128B" w:rsidRDefault="00FE128B" w:rsidP="005F3A4C"/>
    <w:p w:rsidR="00FE128B" w:rsidRDefault="00FE128B" w:rsidP="005F3A4C"/>
    <w:p w:rsidR="00FE128B" w:rsidRDefault="00FE128B" w:rsidP="005F3A4C"/>
    <w:p w:rsidR="00FE128B" w:rsidRDefault="00FE128B" w:rsidP="005F3A4C"/>
    <w:p w:rsidR="00B02623" w:rsidRDefault="0063226A" w:rsidP="00B02623">
      <w:pPr>
        <w:pStyle w:val="Heading3"/>
      </w:pPr>
      <w:r>
        <w:lastRenderedPageBreak/>
        <w:t>E</w:t>
      </w:r>
      <w:r w:rsidR="00BC6DD1">
        <w:t>.</w:t>
      </w:r>
      <w:r w:rsidR="00BC6DD1">
        <w:tab/>
      </w:r>
      <w:r w:rsidR="00B02623">
        <w:t>Engineering, Planning &amp; Controls:</w:t>
      </w:r>
    </w:p>
    <w:p w:rsidR="00B02623" w:rsidRDefault="00B02623" w:rsidP="00B02623"/>
    <w:p w:rsidR="00B02623" w:rsidRPr="00480A65" w:rsidRDefault="00B02623" w:rsidP="00B02623">
      <w:r>
        <w:t xml:space="preserve">The Engineering, Planning &amp; Controls </w:t>
      </w:r>
      <w:r w:rsidRPr="00480A65">
        <w:t xml:space="preserve">Committee report was presented by </w:t>
      </w:r>
      <w:proofErr w:type="spellStart"/>
      <w:r>
        <w:t>Councillor</w:t>
      </w:r>
      <w:proofErr w:type="spellEnd"/>
      <w:r>
        <w:t xml:space="preserve"> Parrott.</w:t>
      </w:r>
    </w:p>
    <w:p w:rsidR="00B02623" w:rsidRPr="003978F9" w:rsidRDefault="00B02623" w:rsidP="00B02623"/>
    <w:p w:rsidR="00A25406" w:rsidRDefault="00B02623" w:rsidP="00B02623">
      <w:r>
        <w:t>The Engineering, Planning &amp; Control</w:t>
      </w:r>
      <w:r w:rsidR="00052CC5">
        <w:t xml:space="preserve">s Committee meeting was held on </w:t>
      </w:r>
      <w:r w:rsidR="007A5360">
        <w:t>June 28</w:t>
      </w:r>
      <w:r w:rsidR="00B66EE6">
        <w:t>, 2017</w:t>
      </w:r>
      <w:r>
        <w:t>.  The meeting was chaired by</w:t>
      </w:r>
      <w:r w:rsidR="00FE128B">
        <w:t xml:space="preserve"> </w:t>
      </w:r>
      <w:r w:rsidR="009B15B0">
        <w:t>G. Parrott</w:t>
      </w:r>
      <w:r w:rsidR="00CD5009">
        <w:t xml:space="preserve">, </w:t>
      </w:r>
      <w:proofErr w:type="spellStart"/>
      <w:r w:rsidR="009B15B0">
        <w:t>Councillor</w:t>
      </w:r>
      <w:proofErr w:type="spellEnd"/>
      <w:r>
        <w:t xml:space="preserve">.  Other members present included: </w:t>
      </w:r>
      <w:r w:rsidR="00543CE7">
        <w:t xml:space="preserve">S. </w:t>
      </w:r>
      <w:proofErr w:type="spellStart"/>
      <w:r w:rsidR="00543CE7">
        <w:t>McBreairty</w:t>
      </w:r>
      <w:proofErr w:type="spellEnd"/>
      <w:r w:rsidR="00543CE7">
        <w:t xml:space="preserve">, </w:t>
      </w:r>
      <w:proofErr w:type="spellStart"/>
      <w:r w:rsidR="00543CE7">
        <w:t>Councillor</w:t>
      </w:r>
      <w:proofErr w:type="spellEnd"/>
      <w:r w:rsidR="007A5360">
        <w:t xml:space="preserve"> (Via Telephone)</w:t>
      </w:r>
      <w:r w:rsidR="00543CE7">
        <w:t>;</w:t>
      </w:r>
      <w:r w:rsidR="00B66EE6">
        <w:t xml:space="preserve"> C. Abbott, Deputy Mayor;</w:t>
      </w:r>
      <w:r w:rsidR="00FE128B">
        <w:t xml:space="preserve"> </w:t>
      </w:r>
      <w:r w:rsidR="007A5360">
        <w:t>J. Blackwood</w:t>
      </w:r>
      <w:r w:rsidR="002017C0">
        <w:t xml:space="preserve">, </w:t>
      </w:r>
      <w:r w:rsidR="007A5360">
        <w:t xml:space="preserve">Director </w:t>
      </w:r>
      <w:r w:rsidR="0079755C">
        <w:t xml:space="preserve">of </w:t>
      </w:r>
      <w:r w:rsidR="00B66EE6">
        <w:t>Engine</w:t>
      </w:r>
      <w:r w:rsidR="007A5360">
        <w:t>ering</w:t>
      </w:r>
      <w:r w:rsidR="00B66EE6">
        <w:t>; J. Hillier, Administrative Assistant.</w:t>
      </w:r>
    </w:p>
    <w:p w:rsidR="0079755C" w:rsidRDefault="0079755C" w:rsidP="00B02623"/>
    <w:p w:rsidR="00AB0EE7" w:rsidRDefault="00AB0EE7" w:rsidP="00AB0EE7">
      <w:r>
        <w:t>The following items were discussed:</w:t>
      </w:r>
    </w:p>
    <w:p w:rsidR="00207A89" w:rsidRDefault="00207A89" w:rsidP="00AB0EE7"/>
    <w:p w:rsidR="00765E63" w:rsidRDefault="00765E63" w:rsidP="00765E63">
      <w:pPr>
        <w:rPr>
          <w:b/>
          <w:sz w:val="28"/>
          <w:szCs w:val="28"/>
        </w:rPr>
      </w:pPr>
      <w:r>
        <w:rPr>
          <w:b/>
          <w:sz w:val="28"/>
          <w:szCs w:val="28"/>
        </w:rPr>
        <w:t>Gander Community Garden</w:t>
      </w:r>
    </w:p>
    <w:p w:rsidR="00765E63" w:rsidRDefault="00765E63" w:rsidP="00765E63">
      <w:pPr>
        <w:rPr>
          <w:b/>
          <w:sz w:val="28"/>
          <w:szCs w:val="28"/>
        </w:rPr>
      </w:pPr>
    </w:p>
    <w:p w:rsidR="00765E63" w:rsidRDefault="00765E63" w:rsidP="00765E63">
      <w:r>
        <w:t xml:space="preserve">Prior to the Committee discussing the request from the Gander Community Garden Committee, </w:t>
      </w:r>
      <w:proofErr w:type="spellStart"/>
      <w:r>
        <w:t>Councillor</w:t>
      </w:r>
      <w:proofErr w:type="spellEnd"/>
      <w:r w:rsidR="00BD72EC">
        <w:t xml:space="preserve"> </w:t>
      </w:r>
      <w:proofErr w:type="spellStart"/>
      <w:r>
        <w:t>McBreairty</w:t>
      </w:r>
      <w:proofErr w:type="spellEnd"/>
      <w:r>
        <w:t xml:space="preserve"> asked the Committee members if they felt that she would be in a conflict of interest since she currently sits on the Community Garden Committee as a Council Liaison.  The Committee is recommending that this be tabled at the next regularly scheduled meeting of Council for discussion.  </w:t>
      </w:r>
    </w:p>
    <w:p w:rsidR="00E26F9A" w:rsidRPr="00E26F9A" w:rsidRDefault="00E26F9A" w:rsidP="00765E63">
      <w:pPr>
        <w:rPr>
          <w:sz w:val="28"/>
          <w:szCs w:val="28"/>
        </w:rPr>
      </w:pPr>
    </w:p>
    <w:p w:rsidR="00E26F9A" w:rsidRPr="001D2B22" w:rsidRDefault="00E26F9A" w:rsidP="00765E63">
      <w:pPr>
        <w:rPr>
          <w:b/>
          <w:sz w:val="26"/>
          <w:szCs w:val="26"/>
        </w:rPr>
      </w:pPr>
      <w:r w:rsidRPr="001D2B22">
        <w:rPr>
          <w:b/>
          <w:sz w:val="26"/>
          <w:szCs w:val="26"/>
        </w:rPr>
        <w:t>Motion #17-160</w:t>
      </w:r>
    </w:p>
    <w:p w:rsidR="00E26F9A" w:rsidRPr="001D2B22" w:rsidRDefault="00E26F9A" w:rsidP="00765E63">
      <w:pPr>
        <w:rPr>
          <w:b/>
          <w:sz w:val="26"/>
          <w:szCs w:val="26"/>
        </w:rPr>
      </w:pPr>
      <w:r w:rsidRPr="001D2B22">
        <w:rPr>
          <w:b/>
          <w:sz w:val="26"/>
          <w:szCs w:val="26"/>
        </w:rPr>
        <w:t>Conflict of Interest – Community Garden</w:t>
      </w:r>
    </w:p>
    <w:p w:rsidR="00E26F9A" w:rsidRPr="001D2B22" w:rsidRDefault="00E26F9A" w:rsidP="00765E63">
      <w:pPr>
        <w:rPr>
          <w:b/>
        </w:rPr>
      </w:pPr>
    </w:p>
    <w:p w:rsidR="00E26F9A" w:rsidRPr="001D2B22" w:rsidRDefault="00E26F9A" w:rsidP="00765E63">
      <w:r w:rsidRPr="001D2B22">
        <w:t xml:space="preserve">Moved by </w:t>
      </w:r>
      <w:proofErr w:type="spellStart"/>
      <w:r w:rsidRPr="001D2B22">
        <w:t>Councillor</w:t>
      </w:r>
      <w:proofErr w:type="spellEnd"/>
      <w:r w:rsidRPr="001D2B22">
        <w:t xml:space="preserve"> Parrott and seconded by </w:t>
      </w:r>
      <w:proofErr w:type="spellStart"/>
      <w:r w:rsidRPr="001D2B22">
        <w:t>Councillor</w:t>
      </w:r>
      <w:proofErr w:type="spellEnd"/>
      <w:r w:rsidRPr="001D2B22">
        <w:t xml:space="preserve"> Anstey that </w:t>
      </w:r>
      <w:proofErr w:type="spellStart"/>
      <w:r w:rsidRPr="001D2B22">
        <w:t>Councillor</w:t>
      </w:r>
      <w:proofErr w:type="spellEnd"/>
      <w:r w:rsidR="00FE128B" w:rsidRPr="001D2B22">
        <w:t xml:space="preserve"> </w:t>
      </w:r>
      <w:proofErr w:type="spellStart"/>
      <w:r w:rsidRPr="001D2B22">
        <w:t>McBrearity</w:t>
      </w:r>
      <w:proofErr w:type="spellEnd"/>
      <w:r w:rsidRPr="001D2B22">
        <w:t xml:space="preserve"> is not in conflict in dealing with Community Garden issues.</w:t>
      </w:r>
    </w:p>
    <w:p w:rsidR="00E26F9A" w:rsidRPr="001D2B22" w:rsidRDefault="00E26F9A" w:rsidP="00765E63"/>
    <w:p w:rsidR="00E26F9A" w:rsidRPr="001D2B22" w:rsidRDefault="00E26F9A" w:rsidP="00765E63">
      <w:r w:rsidRPr="001D2B22">
        <w:tab/>
      </w:r>
      <w:r w:rsidRPr="001D2B22">
        <w:tab/>
        <w:t xml:space="preserve">In </w:t>
      </w:r>
      <w:proofErr w:type="spellStart"/>
      <w:r w:rsidRPr="001D2B22">
        <w:t>Favour</w:t>
      </w:r>
      <w:proofErr w:type="spellEnd"/>
      <w:r w:rsidRPr="001D2B22">
        <w:t>:</w:t>
      </w:r>
      <w:r w:rsidRPr="001D2B22">
        <w:tab/>
        <w:t>5</w:t>
      </w:r>
      <w:r w:rsidRPr="001D2B22">
        <w:tab/>
        <w:t>Opposing:</w:t>
      </w:r>
      <w:r w:rsidRPr="001D2B22">
        <w:tab/>
        <w:t>0</w:t>
      </w:r>
    </w:p>
    <w:p w:rsidR="00E26F9A" w:rsidRPr="001D2B22" w:rsidRDefault="00E26F9A" w:rsidP="00765E63"/>
    <w:p w:rsidR="00E26F9A" w:rsidRPr="001D2B22" w:rsidRDefault="00E26F9A" w:rsidP="00765E63">
      <w:r w:rsidRPr="001D2B22">
        <w:rPr>
          <w:b/>
        </w:rPr>
        <w:t>Decision:</w:t>
      </w:r>
      <w:r w:rsidRPr="001D2B22">
        <w:rPr>
          <w:b/>
        </w:rPr>
        <w:tab/>
      </w:r>
      <w:r w:rsidRPr="001D2B22">
        <w:t>Motion carried.</w:t>
      </w:r>
    </w:p>
    <w:p w:rsidR="00765E63" w:rsidRDefault="00765E63" w:rsidP="00765E63"/>
    <w:p w:rsidR="00765E63" w:rsidRDefault="00765E63" w:rsidP="00765E63">
      <w:r>
        <w:t xml:space="preserve">Based on a recommendation from the Recreation Department and concerns brought forward by </w:t>
      </w:r>
      <w:proofErr w:type="gramStart"/>
      <w:r>
        <w:t>Engineering</w:t>
      </w:r>
      <w:proofErr w:type="gramEnd"/>
      <w:r>
        <w:t xml:space="preserve"> staff, the Committee is recommending that the request, brought forward by the Gander Community Garden Committee, be brought forward to the next regularly scheduled Management meeting for discussion. Following that meeting, it will be brought back to the Engineering Committee for further discussion.</w:t>
      </w:r>
    </w:p>
    <w:p w:rsidR="00765E63" w:rsidRDefault="00765E63" w:rsidP="00765E63">
      <w:pPr>
        <w:rPr>
          <w:b/>
          <w:sz w:val="28"/>
          <w:szCs w:val="28"/>
        </w:rPr>
      </w:pPr>
    </w:p>
    <w:p w:rsidR="00765E63" w:rsidRDefault="00765E63" w:rsidP="00765E63">
      <w:pPr>
        <w:rPr>
          <w:b/>
          <w:sz w:val="28"/>
          <w:szCs w:val="28"/>
        </w:rPr>
      </w:pPr>
      <w:r>
        <w:rPr>
          <w:b/>
          <w:sz w:val="28"/>
          <w:szCs w:val="28"/>
        </w:rPr>
        <w:t>Correspondence – Canadian Federation for Independent Business</w:t>
      </w:r>
    </w:p>
    <w:p w:rsidR="00765E63" w:rsidRDefault="00765E63" w:rsidP="00765E63">
      <w:pPr>
        <w:rPr>
          <w:b/>
          <w:sz w:val="28"/>
          <w:szCs w:val="28"/>
        </w:rPr>
      </w:pPr>
    </w:p>
    <w:p w:rsidR="00FE128B" w:rsidRDefault="00765E63" w:rsidP="00765E63">
      <w:r>
        <w:t xml:space="preserve">The Committee reviewed correspondence from the Canadian Federation of Independent Business expressing their concerns on digital signage regulations within a municipality. CFIB are lobbying Council members from several municipalities to review their signage regulations to provide consistency throughout the Province. CFIB have concerns with the approval process and how different regulations apply for different jurisdictions which can lead to problems for small business owners and municipalities. </w:t>
      </w:r>
    </w:p>
    <w:p w:rsidR="00FE128B" w:rsidRDefault="00FE128B" w:rsidP="00765E63"/>
    <w:p w:rsidR="00765E63" w:rsidRDefault="00765E63" w:rsidP="00765E63">
      <w:r>
        <w:lastRenderedPageBreak/>
        <w:t>CFIB feels that there should be a common signage and advertising regulation applied for a road administered by the Provincial Government or a municipality.</w:t>
      </w:r>
    </w:p>
    <w:p w:rsidR="00765E63" w:rsidRDefault="00765E63" w:rsidP="00765E63"/>
    <w:p w:rsidR="00765E63" w:rsidRDefault="00765E63" w:rsidP="00765E63">
      <w:r>
        <w:t>The Director of Engineering advised that he discussed the Town of Gander’s Sign Regulations with the Planning and Control Technician and both agree that our current sign regulation is a good document and adequately permits advertising within the Town of Gander in a fair and equitable manner and therefore, is not recommending any changes at this time.</w:t>
      </w:r>
    </w:p>
    <w:p w:rsidR="00765E63" w:rsidRDefault="00765E63" w:rsidP="00765E63"/>
    <w:p w:rsidR="00765E63" w:rsidRDefault="00765E63" w:rsidP="00765E63">
      <w:r>
        <w:t>The Committee is in agreement that revisions to the Town of Gander’s Sign Regulations are not warranted at this time.</w:t>
      </w:r>
    </w:p>
    <w:p w:rsidR="00765E63" w:rsidRPr="00335CB3" w:rsidRDefault="00765E63" w:rsidP="00765E63"/>
    <w:p w:rsidR="00765E63" w:rsidRDefault="00765E63" w:rsidP="00765E63">
      <w:pPr>
        <w:rPr>
          <w:b/>
          <w:sz w:val="28"/>
          <w:szCs w:val="28"/>
        </w:rPr>
      </w:pPr>
      <w:r>
        <w:rPr>
          <w:b/>
          <w:sz w:val="28"/>
          <w:szCs w:val="28"/>
        </w:rPr>
        <w:t>19-21 Memorial Drive – Drainage Issues</w:t>
      </w:r>
    </w:p>
    <w:p w:rsidR="00765E63" w:rsidRDefault="00765E63" w:rsidP="00765E63">
      <w:pPr>
        <w:rPr>
          <w:b/>
          <w:sz w:val="28"/>
          <w:szCs w:val="28"/>
        </w:rPr>
      </w:pPr>
    </w:p>
    <w:p w:rsidR="00765E63" w:rsidRDefault="00765E63" w:rsidP="00765E63">
      <w:r>
        <w:t xml:space="preserve">The Committee reviewed correspondence from the homeowner of 19 Memorial Drive indicating that prior to infrastructure upgrades on Memorial </w:t>
      </w:r>
      <w:proofErr w:type="gramStart"/>
      <w:r>
        <w:t>Drive,</w:t>
      </w:r>
      <w:proofErr w:type="gramEnd"/>
      <w:r>
        <w:t xml:space="preserve"> there was no issue with water build up in the front of his property, as well as, the neighboring property of 21 Memorial Drive. Following the construction, water has been continuing to build up and the homeowner is requesting a resolution to this problem.</w:t>
      </w:r>
    </w:p>
    <w:p w:rsidR="00765E63" w:rsidRDefault="00765E63" w:rsidP="00765E63"/>
    <w:p w:rsidR="00765E63" w:rsidRDefault="00765E63" w:rsidP="00765E63">
      <w:r>
        <w:t xml:space="preserve">The Director of Engineering informed the Committee that he has been in contact with the consulting firm for the Memorial Drive project and has suggested that a property drain could be installed to alleviate the problem. The Director advised that his staff will prepare a plan and cost estimate and discuss this with the Municipal Works Department with the possibility of having the work completed as part of their maintenance program.  </w:t>
      </w:r>
    </w:p>
    <w:p w:rsidR="00765E63" w:rsidRDefault="00765E63" w:rsidP="00765E63"/>
    <w:p w:rsidR="00765E63" w:rsidRPr="00C158CC" w:rsidRDefault="00765E63" w:rsidP="00765E63">
      <w:r>
        <w:t>The Committee is in agreement and feels this would be the best solution to address the concerns of the residents in that area.</w:t>
      </w:r>
    </w:p>
    <w:p w:rsidR="00765E63" w:rsidRPr="004A6B1E" w:rsidRDefault="00765E63" w:rsidP="00765E63">
      <w:pPr>
        <w:rPr>
          <w:i/>
          <w:sz w:val="28"/>
          <w:szCs w:val="28"/>
        </w:rPr>
      </w:pPr>
    </w:p>
    <w:p w:rsidR="00765E63" w:rsidRDefault="00765E63" w:rsidP="00765E63">
      <w:pPr>
        <w:rPr>
          <w:b/>
          <w:sz w:val="28"/>
          <w:szCs w:val="28"/>
        </w:rPr>
      </w:pPr>
      <w:r>
        <w:rPr>
          <w:b/>
          <w:sz w:val="28"/>
          <w:szCs w:val="28"/>
        </w:rPr>
        <w:t>Mitchell Street Extension</w:t>
      </w:r>
    </w:p>
    <w:p w:rsidR="00765E63" w:rsidRDefault="00765E63" w:rsidP="00765E63"/>
    <w:p w:rsidR="00765E63" w:rsidRDefault="00765E63" w:rsidP="00765E63">
      <w:r>
        <w:t xml:space="preserve">The Committee reviewed correspondence from a local contractor indicating that he has purchased lots on Mitchell Street Extension from a local developer in the </w:t>
      </w:r>
      <w:proofErr w:type="spellStart"/>
      <w:r>
        <w:t>Eastgate</w:t>
      </w:r>
      <w:proofErr w:type="spellEnd"/>
      <w:r>
        <w:t xml:space="preserve"> Subdivision and proposes to develop them as an independent commercial venture. The Contractor is requesting that building permits be issued prior to the installation of curb and asphalt with the understanding that occupancy permits will not be issued until its infrastructure has been completed. </w:t>
      </w:r>
    </w:p>
    <w:p w:rsidR="00765E63" w:rsidRDefault="00765E63" w:rsidP="00765E63"/>
    <w:p w:rsidR="00765E63" w:rsidRDefault="00765E63" w:rsidP="00765E63">
      <w:r>
        <w:t xml:space="preserve">The Committee discussed the request and is in agreement with issuing building permits prior to the installation of curb and asphalt, however states that no occupancy permits will be issued until the work is completed by the developer. The Director advised that the developer would have to be in agreement and provide written consent in the form of an addendum to the development agreement prior to the issuance of permits.  </w:t>
      </w:r>
    </w:p>
    <w:p w:rsidR="00765E63" w:rsidRDefault="00765E63" w:rsidP="00765E63">
      <w:pPr>
        <w:rPr>
          <w:b/>
          <w:sz w:val="28"/>
          <w:szCs w:val="28"/>
        </w:rPr>
      </w:pPr>
    </w:p>
    <w:p w:rsidR="00FE128B" w:rsidRDefault="00FE128B" w:rsidP="00765E63">
      <w:pPr>
        <w:rPr>
          <w:b/>
          <w:sz w:val="28"/>
          <w:szCs w:val="28"/>
        </w:rPr>
      </w:pPr>
    </w:p>
    <w:p w:rsidR="00765E63" w:rsidRDefault="00765E63" w:rsidP="00765E63">
      <w:pPr>
        <w:rPr>
          <w:b/>
          <w:sz w:val="28"/>
          <w:szCs w:val="28"/>
        </w:rPr>
      </w:pPr>
      <w:r>
        <w:rPr>
          <w:b/>
          <w:sz w:val="28"/>
          <w:szCs w:val="28"/>
        </w:rPr>
        <w:lastRenderedPageBreak/>
        <w:t xml:space="preserve">Contract Inquiry </w:t>
      </w:r>
    </w:p>
    <w:p w:rsidR="00765E63" w:rsidRDefault="00765E63" w:rsidP="00765E63"/>
    <w:p w:rsidR="00765E63" w:rsidRDefault="00765E63" w:rsidP="00765E63">
      <w:r>
        <w:t>The Committee reviewed correspondence from a local contractor inquiring as to why work hasn’t started on Cooper Boulevard given that the contract was awarded in April 2017.</w:t>
      </w:r>
    </w:p>
    <w:p w:rsidR="00765E63" w:rsidRDefault="00765E63" w:rsidP="00765E63"/>
    <w:p w:rsidR="00765E63" w:rsidRPr="00F459B2" w:rsidRDefault="00765E63" w:rsidP="00765E63">
      <w:r>
        <w:t xml:space="preserve">The Director advised the Committee that the routing for the transmission main for the new Wastewater Treatment Plant will be installed on Cooper Boulevard and is recommending the contractor delay the start of construction until the design elevations and location have been determined for the new transmission main.  The Director informed the Committee that he has been in contact with the contractor for the Cooper Boulevard reconstruction project and he had agreed to the adjustment in schedule.  </w:t>
      </w:r>
    </w:p>
    <w:p w:rsidR="00765E63" w:rsidRDefault="00765E63" w:rsidP="00765E63">
      <w:pPr>
        <w:rPr>
          <w:rFonts w:cs="Times New Roman"/>
          <w:lang w:val="en-GB"/>
        </w:rPr>
      </w:pPr>
    </w:p>
    <w:p w:rsidR="00132ED3" w:rsidRPr="00763C9C" w:rsidRDefault="00A8603A" w:rsidP="005E4537">
      <w:pPr>
        <w:pStyle w:val="Heading3"/>
      </w:pPr>
      <w:r w:rsidRPr="00763C9C">
        <w:t>F</w:t>
      </w:r>
      <w:r w:rsidR="00763C9C" w:rsidRPr="00763C9C">
        <w:t>.</w:t>
      </w:r>
      <w:r w:rsidR="00763C9C" w:rsidRPr="00763C9C">
        <w:tab/>
        <w:t>Finance &amp; Administration</w:t>
      </w:r>
      <w:r w:rsidR="00132ED3" w:rsidRPr="00763C9C">
        <w:t>:</w:t>
      </w:r>
    </w:p>
    <w:p w:rsidR="00132ED3" w:rsidRPr="00A957EB" w:rsidRDefault="005E4537" w:rsidP="00132ED3">
      <w:r w:rsidRPr="00A957EB">
        <w:tab/>
      </w:r>
    </w:p>
    <w:p w:rsidR="00822352" w:rsidRPr="00A957EB" w:rsidRDefault="00822352" w:rsidP="00822352">
      <w:r w:rsidRPr="00A957EB">
        <w:t xml:space="preserve">The Finance and Administration Committee report was presented by </w:t>
      </w:r>
      <w:proofErr w:type="spellStart"/>
      <w:r w:rsidR="00DD673F">
        <w:t>Councillor</w:t>
      </w:r>
      <w:proofErr w:type="spellEnd"/>
      <w:r w:rsidR="00DD673F">
        <w:t xml:space="preserve"> Dove</w:t>
      </w:r>
      <w:r w:rsidR="00C871F1">
        <w:t>.</w:t>
      </w:r>
    </w:p>
    <w:p w:rsidR="00822352" w:rsidRPr="00A957EB" w:rsidRDefault="00822352" w:rsidP="00822352">
      <w:pPr>
        <w:rPr>
          <w:i/>
        </w:rPr>
      </w:pPr>
      <w:r w:rsidRPr="00A957EB">
        <w:rPr>
          <w:i/>
        </w:rPr>
        <w:tab/>
      </w:r>
    </w:p>
    <w:p w:rsidR="00AE7ED5" w:rsidRDefault="00822352" w:rsidP="00580C0D">
      <w:r>
        <w:t xml:space="preserve">The Finance &amp; Administration Committee was held on </w:t>
      </w:r>
      <w:r w:rsidR="00580C0D">
        <w:t xml:space="preserve">June </w:t>
      </w:r>
      <w:r w:rsidR="00044C7E">
        <w:t>29</w:t>
      </w:r>
      <w:r w:rsidR="00E7312C">
        <w:t>, 2017</w:t>
      </w:r>
      <w:r>
        <w:t xml:space="preserve">.  The meeting was chaired </w:t>
      </w:r>
      <w:r w:rsidR="00E7312C">
        <w:t xml:space="preserve">by </w:t>
      </w:r>
      <w:r w:rsidR="00044C7E">
        <w:t xml:space="preserve">B. Dove, </w:t>
      </w:r>
      <w:proofErr w:type="spellStart"/>
      <w:r w:rsidR="00044C7E">
        <w:t>Councillor</w:t>
      </w:r>
      <w:proofErr w:type="spellEnd"/>
      <w:r>
        <w:t>.  Other members present included</w:t>
      </w:r>
      <w:r w:rsidR="00E60BD6">
        <w:t>:</w:t>
      </w:r>
      <w:r w:rsidR="00FE128B">
        <w:t xml:space="preserve"> </w:t>
      </w:r>
      <w:r w:rsidR="00044C7E">
        <w:t xml:space="preserve">C. Abbott, Deputy Mayor; </w:t>
      </w:r>
      <w:r w:rsidR="00C871F1">
        <w:t xml:space="preserve">G. Parrott, </w:t>
      </w:r>
      <w:proofErr w:type="spellStart"/>
      <w:r w:rsidR="00C871F1">
        <w:t>Councillor</w:t>
      </w:r>
      <w:proofErr w:type="spellEnd"/>
      <w:r w:rsidR="00C871F1">
        <w:t xml:space="preserve">; </w:t>
      </w:r>
      <w:r w:rsidR="00DA7697">
        <w:t>G. Brown</w:t>
      </w:r>
      <w:r w:rsidR="00227566">
        <w:t>, Director of Finance</w:t>
      </w:r>
      <w:bookmarkStart w:id="1" w:name="OLE_LINK1"/>
      <w:bookmarkStart w:id="2" w:name="OLE_LINK2"/>
      <w:r w:rsidR="00044C7E">
        <w:t>; D. Chafe, CAO.</w:t>
      </w:r>
    </w:p>
    <w:p w:rsidR="00580C0D" w:rsidRDefault="00580C0D" w:rsidP="00580C0D"/>
    <w:p w:rsidR="003878F2" w:rsidRDefault="00822352" w:rsidP="00CB1122">
      <w:r>
        <w:t>The following items were discussed:</w:t>
      </w:r>
    </w:p>
    <w:p w:rsidR="00FA0FFB" w:rsidRDefault="00FA0FFB" w:rsidP="00FA0FFB">
      <w:pPr>
        <w:rPr>
          <w:b/>
          <w:sz w:val="28"/>
          <w:szCs w:val="28"/>
        </w:rPr>
      </w:pPr>
    </w:p>
    <w:p w:rsidR="00391757" w:rsidRDefault="00391757" w:rsidP="00391757">
      <w:pPr>
        <w:autoSpaceDE w:val="0"/>
        <w:autoSpaceDN w:val="0"/>
        <w:adjustRightInd w:val="0"/>
        <w:rPr>
          <w:b/>
          <w:sz w:val="28"/>
          <w:szCs w:val="28"/>
        </w:rPr>
      </w:pPr>
      <w:r>
        <w:rPr>
          <w:b/>
          <w:sz w:val="28"/>
          <w:szCs w:val="28"/>
        </w:rPr>
        <w:t>Invoice for Approval</w:t>
      </w:r>
    </w:p>
    <w:p w:rsidR="00391757" w:rsidRDefault="00391757" w:rsidP="00391757">
      <w:pPr>
        <w:autoSpaceDE w:val="0"/>
        <w:autoSpaceDN w:val="0"/>
        <w:adjustRightInd w:val="0"/>
        <w:rPr>
          <w:b/>
          <w:sz w:val="28"/>
          <w:szCs w:val="28"/>
        </w:rPr>
      </w:pPr>
    </w:p>
    <w:p w:rsidR="00391757" w:rsidRDefault="00391757" w:rsidP="00391757">
      <w:pPr>
        <w:pStyle w:val="NoSpacing"/>
        <w:rPr>
          <w:sz w:val="24"/>
          <w:szCs w:val="24"/>
          <w:u w:val="single"/>
        </w:rPr>
      </w:pPr>
      <w:r w:rsidRPr="00515343">
        <w:rPr>
          <w:sz w:val="24"/>
          <w:szCs w:val="24"/>
          <w:u w:val="single"/>
        </w:rPr>
        <w:t>OPERATING</w:t>
      </w:r>
    </w:p>
    <w:p w:rsidR="0024366B" w:rsidRDefault="0024366B" w:rsidP="0024366B">
      <w:pPr>
        <w:pStyle w:val="NoSpacing"/>
        <w:jc w:val="center"/>
        <w:rPr>
          <w:sz w:val="24"/>
          <w:szCs w:val="24"/>
          <w:u w:val="single"/>
        </w:rPr>
      </w:pPr>
    </w:p>
    <w:p w:rsidR="0024366B" w:rsidRDefault="0024366B" w:rsidP="0024366B">
      <w:pPr>
        <w:pStyle w:val="NoSpacing"/>
        <w:numPr>
          <w:ilvl w:val="0"/>
          <w:numId w:val="42"/>
        </w:numPr>
        <w:tabs>
          <w:tab w:val="left" w:pos="720"/>
        </w:tabs>
        <w:ind w:left="1080"/>
        <w:rPr>
          <w:sz w:val="24"/>
          <w:szCs w:val="24"/>
        </w:rPr>
      </w:pPr>
      <w:r>
        <w:rPr>
          <w:sz w:val="24"/>
          <w:szCs w:val="24"/>
        </w:rPr>
        <w:t xml:space="preserve">Stewart </w:t>
      </w:r>
      <w:proofErr w:type="spellStart"/>
      <w:r>
        <w:rPr>
          <w:sz w:val="24"/>
          <w:szCs w:val="24"/>
        </w:rPr>
        <w:t>McKelvey</w:t>
      </w:r>
      <w:proofErr w:type="spellEnd"/>
      <w:r>
        <w:rPr>
          <w:sz w:val="24"/>
          <w:szCs w:val="24"/>
        </w:rPr>
        <w:t xml:space="preserve">      </w:t>
      </w:r>
    </w:p>
    <w:p w:rsidR="0024366B" w:rsidRDefault="0024366B" w:rsidP="0024366B">
      <w:pPr>
        <w:pStyle w:val="NoSpacing"/>
        <w:tabs>
          <w:tab w:val="left" w:pos="720"/>
        </w:tabs>
        <w:ind w:left="1080"/>
        <w:rPr>
          <w:sz w:val="24"/>
          <w:szCs w:val="24"/>
        </w:rPr>
      </w:pPr>
      <w:r>
        <w:rPr>
          <w:sz w:val="24"/>
          <w:szCs w:val="24"/>
        </w:rPr>
        <w:t>Acct:  00-000-0200-2010 – Parking Lot Settlement</w:t>
      </w:r>
      <w:r>
        <w:rPr>
          <w:sz w:val="24"/>
          <w:szCs w:val="24"/>
        </w:rPr>
        <w:tab/>
      </w:r>
      <w:r>
        <w:rPr>
          <w:sz w:val="24"/>
          <w:szCs w:val="24"/>
        </w:rPr>
        <w:tab/>
      </w:r>
      <w:r>
        <w:rPr>
          <w:sz w:val="24"/>
          <w:szCs w:val="24"/>
        </w:rPr>
        <w:tab/>
        <w:t>$48,811.99</w:t>
      </w:r>
    </w:p>
    <w:p w:rsidR="0024366B" w:rsidRDefault="0024366B" w:rsidP="0024366B">
      <w:pPr>
        <w:pStyle w:val="NoSpacing"/>
        <w:tabs>
          <w:tab w:val="left" w:pos="720"/>
        </w:tabs>
        <w:ind w:left="1080"/>
        <w:rPr>
          <w:sz w:val="24"/>
          <w:szCs w:val="24"/>
        </w:rPr>
      </w:pPr>
      <w:r>
        <w:rPr>
          <w:sz w:val="24"/>
          <w:szCs w:val="24"/>
        </w:rPr>
        <w:tab/>
        <w:t xml:space="preserve">     00-120-1000-7220 – Parking Lot Settlement                                    </w:t>
      </w:r>
      <w:r>
        <w:rPr>
          <w:sz w:val="24"/>
          <w:szCs w:val="24"/>
          <w:u w:val="single"/>
        </w:rPr>
        <w:t>$17,878.43</w:t>
      </w:r>
      <w:r>
        <w:rPr>
          <w:sz w:val="24"/>
          <w:szCs w:val="24"/>
        </w:rPr>
        <w:t xml:space="preserve">                      Spent:   $6772        Budget:   $35,000</w:t>
      </w:r>
    </w:p>
    <w:p w:rsidR="0024366B" w:rsidRDefault="0024366B" w:rsidP="0024366B">
      <w:pPr>
        <w:pStyle w:val="NoSpacing"/>
        <w:tabs>
          <w:tab w:val="left" w:pos="720"/>
        </w:tabs>
        <w:ind w:left="1080"/>
        <w:rPr>
          <w:sz w:val="24"/>
          <w:szCs w:val="24"/>
        </w:rPr>
      </w:pPr>
    </w:p>
    <w:p w:rsidR="0024366B" w:rsidRDefault="0024366B" w:rsidP="0024366B">
      <w:pPr>
        <w:pStyle w:val="NoSpacing"/>
        <w:tabs>
          <w:tab w:val="left" w:pos="720"/>
        </w:tabs>
        <w:ind w:left="1080"/>
        <w:rPr>
          <w:sz w:val="24"/>
          <w:szCs w:val="24"/>
        </w:rPr>
      </w:pPr>
      <w:r>
        <w:rPr>
          <w:sz w:val="24"/>
          <w:szCs w:val="24"/>
        </w:rPr>
        <w:t>Total operating invoices for approval</w:t>
      </w:r>
      <w:r>
        <w:rPr>
          <w:sz w:val="24"/>
          <w:szCs w:val="24"/>
        </w:rPr>
        <w:tab/>
      </w:r>
      <w:r>
        <w:rPr>
          <w:sz w:val="24"/>
          <w:szCs w:val="24"/>
        </w:rPr>
        <w:tab/>
      </w:r>
      <w:r>
        <w:rPr>
          <w:sz w:val="24"/>
          <w:szCs w:val="24"/>
        </w:rPr>
        <w:tab/>
      </w:r>
      <w:r>
        <w:rPr>
          <w:sz w:val="24"/>
          <w:szCs w:val="24"/>
        </w:rPr>
        <w:tab/>
      </w:r>
      <w:r>
        <w:rPr>
          <w:sz w:val="24"/>
          <w:szCs w:val="24"/>
        </w:rPr>
        <w:tab/>
        <w:t>$66,690.42</w:t>
      </w:r>
    </w:p>
    <w:p w:rsidR="0024366B" w:rsidRDefault="0024366B" w:rsidP="0024366B">
      <w:pPr>
        <w:pStyle w:val="NoSpacing"/>
        <w:tabs>
          <w:tab w:val="left" w:pos="7920"/>
        </w:tabs>
        <w:jc w:val="center"/>
        <w:rPr>
          <w:sz w:val="24"/>
          <w:szCs w:val="24"/>
        </w:rPr>
      </w:pPr>
    </w:p>
    <w:p w:rsidR="00391757" w:rsidRDefault="00391757" w:rsidP="00391757">
      <w:pPr>
        <w:autoSpaceDE w:val="0"/>
        <w:autoSpaceDN w:val="0"/>
        <w:adjustRightInd w:val="0"/>
        <w:jc w:val="left"/>
        <w:rPr>
          <w:rFonts w:eastAsia="Times New Roman" w:cs="Calibri"/>
          <w:color w:val="000000"/>
        </w:rPr>
      </w:pPr>
      <w:r>
        <w:rPr>
          <w:rFonts w:eastAsia="Times New Roman" w:cs="Calibri"/>
          <w:color w:val="000000"/>
        </w:rPr>
        <w:t xml:space="preserve">The Director of Finance advised that the invoice met the policies of the Town of Gander.   </w:t>
      </w:r>
    </w:p>
    <w:p w:rsidR="00391757" w:rsidRDefault="00391757" w:rsidP="00391757">
      <w:pPr>
        <w:autoSpaceDE w:val="0"/>
        <w:autoSpaceDN w:val="0"/>
        <w:adjustRightInd w:val="0"/>
        <w:jc w:val="left"/>
        <w:rPr>
          <w:rFonts w:eastAsia="Times New Roman" w:cs="Calibri"/>
          <w:color w:val="000000"/>
        </w:rPr>
      </w:pPr>
    </w:p>
    <w:p w:rsidR="00391757" w:rsidRPr="00391757" w:rsidRDefault="00391757" w:rsidP="00391757">
      <w:pPr>
        <w:autoSpaceDE w:val="0"/>
        <w:autoSpaceDN w:val="0"/>
        <w:adjustRightInd w:val="0"/>
        <w:jc w:val="left"/>
        <w:rPr>
          <w:rFonts w:eastAsia="Times New Roman" w:cs="Calibri"/>
          <w:b/>
          <w:color w:val="000000"/>
          <w:sz w:val="26"/>
          <w:szCs w:val="26"/>
        </w:rPr>
      </w:pPr>
      <w:r w:rsidRPr="00391757">
        <w:rPr>
          <w:rFonts w:eastAsia="Times New Roman" w:cs="Calibri"/>
          <w:b/>
          <w:color w:val="000000"/>
          <w:sz w:val="26"/>
          <w:szCs w:val="26"/>
        </w:rPr>
        <w:t>Motion #17-161</w:t>
      </w:r>
    </w:p>
    <w:p w:rsidR="00391757" w:rsidRPr="00391757" w:rsidRDefault="00391757" w:rsidP="00391757">
      <w:pPr>
        <w:autoSpaceDE w:val="0"/>
        <w:autoSpaceDN w:val="0"/>
        <w:adjustRightInd w:val="0"/>
        <w:jc w:val="left"/>
        <w:rPr>
          <w:rFonts w:eastAsia="Times New Roman" w:cs="Calibri"/>
          <w:b/>
          <w:color w:val="000000"/>
          <w:sz w:val="26"/>
          <w:szCs w:val="26"/>
        </w:rPr>
      </w:pPr>
      <w:r w:rsidRPr="00391757">
        <w:rPr>
          <w:rFonts w:eastAsia="Times New Roman" w:cs="Calibri"/>
          <w:b/>
          <w:color w:val="000000"/>
          <w:sz w:val="26"/>
          <w:szCs w:val="26"/>
        </w:rPr>
        <w:t>Invoice for Approval</w:t>
      </w:r>
    </w:p>
    <w:p w:rsidR="00391757" w:rsidRDefault="00391757" w:rsidP="00391757">
      <w:pPr>
        <w:autoSpaceDE w:val="0"/>
        <w:autoSpaceDN w:val="0"/>
        <w:adjustRightInd w:val="0"/>
        <w:jc w:val="left"/>
        <w:rPr>
          <w:rFonts w:eastAsia="Times New Roman"/>
          <w:color w:val="000000"/>
          <w:szCs w:val="18"/>
        </w:rPr>
      </w:pPr>
    </w:p>
    <w:p w:rsidR="00391757" w:rsidRDefault="00391757" w:rsidP="00391757">
      <w:pPr>
        <w:autoSpaceDE w:val="0"/>
        <w:autoSpaceDN w:val="0"/>
        <w:adjustRightInd w:val="0"/>
        <w:jc w:val="left"/>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Deputy Mayor Abbott that the invoice be paid as presented.   </w:t>
      </w:r>
    </w:p>
    <w:p w:rsidR="00391757" w:rsidRDefault="00391757" w:rsidP="00391757">
      <w:pPr>
        <w:autoSpaceDE w:val="0"/>
        <w:autoSpaceDN w:val="0"/>
        <w:adjustRightInd w:val="0"/>
        <w:jc w:val="left"/>
        <w:rPr>
          <w:rFonts w:eastAsia="Times New Roman"/>
          <w:b/>
          <w:i/>
          <w:color w:val="000000"/>
          <w:szCs w:val="18"/>
        </w:rPr>
      </w:pPr>
    </w:p>
    <w:p w:rsidR="00391757" w:rsidRDefault="00391757" w:rsidP="00391757">
      <w:pPr>
        <w:autoSpaceDE w:val="0"/>
        <w:autoSpaceDN w:val="0"/>
        <w:adjustRightInd w:val="0"/>
        <w:jc w:val="left"/>
        <w:rPr>
          <w:rFonts w:eastAsia="Times New Roman"/>
          <w:color w:val="000000"/>
          <w:szCs w:val="18"/>
        </w:rPr>
      </w:pPr>
      <w:r>
        <w:rPr>
          <w:rFonts w:eastAsia="Times New Roman"/>
          <w:b/>
          <w:i/>
          <w:color w:val="000000"/>
          <w:szCs w:val="18"/>
        </w:rPr>
        <w:tab/>
      </w:r>
      <w:r>
        <w:rPr>
          <w:rFonts w:eastAsia="Times New Roman"/>
          <w:b/>
          <w:i/>
          <w:color w:val="000000"/>
          <w:szCs w:val="18"/>
        </w:rPr>
        <w:tab/>
      </w:r>
      <w:r>
        <w:rPr>
          <w:rFonts w:eastAsia="Times New Roman"/>
          <w:color w:val="000000"/>
          <w:szCs w:val="18"/>
        </w:rPr>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5</w:t>
      </w:r>
      <w:r>
        <w:rPr>
          <w:rFonts w:eastAsia="Times New Roman"/>
          <w:color w:val="000000"/>
          <w:szCs w:val="18"/>
        </w:rPr>
        <w:tab/>
        <w:t>Opposing:</w:t>
      </w:r>
      <w:r>
        <w:rPr>
          <w:rFonts w:eastAsia="Times New Roman"/>
          <w:color w:val="000000"/>
          <w:szCs w:val="18"/>
        </w:rPr>
        <w:tab/>
        <w:t>0</w:t>
      </w:r>
    </w:p>
    <w:p w:rsidR="00391757" w:rsidRDefault="00391757" w:rsidP="00391757">
      <w:pPr>
        <w:autoSpaceDE w:val="0"/>
        <w:autoSpaceDN w:val="0"/>
        <w:adjustRightInd w:val="0"/>
        <w:jc w:val="left"/>
        <w:rPr>
          <w:rFonts w:eastAsia="Times New Roman"/>
          <w:color w:val="000000"/>
          <w:szCs w:val="18"/>
        </w:rPr>
      </w:pPr>
    </w:p>
    <w:p w:rsidR="00391757" w:rsidRPr="00391757" w:rsidRDefault="00391757" w:rsidP="00391757">
      <w:pPr>
        <w:autoSpaceDE w:val="0"/>
        <w:autoSpaceDN w:val="0"/>
        <w:adjustRightInd w:val="0"/>
        <w:jc w:val="left"/>
        <w:rPr>
          <w:rFonts w:eastAsia="Times New Roman"/>
          <w:color w:val="000000"/>
          <w:szCs w:val="18"/>
        </w:rPr>
      </w:pPr>
      <w:r w:rsidRPr="00391757">
        <w:rPr>
          <w:rFonts w:eastAsia="Times New Roman"/>
          <w:b/>
          <w:color w:val="000000"/>
          <w:szCs w:val="18"/>
        </w:rPr>
        <w:lastRenderedPageBreak/>
        <w:t>Decision:</w:t>
      </w:r>
      <w:r>
        <w:rPr>
          <w:rFonts w:eastAsia="Times New Roman"/>
          <w:color w:val="000000"/>
          <w:szCs w:val="18"/>
        </w:rPr>
        <w:tab/>
        <w:t>Motion carried.</w:t>
      </w:r>
    </w:p>
    <w:p w:rsidR="00391757" w:rsidRDefault="00391757" w:rsidP="00391757">
      <w:pPr>
        <w:autoSpaceDE w:val="0"/>
        <w:autoSpaceDN w:val="0"/>
        <w:adjustRightInd w:val="0"/>
        <w:rPr>
          <w:i/>
        </w:rPr>
      </w:pPr>
    </w:p>
    <w:p w:rsidR="00391757" w:rsidRDefault="00391757" w:rsidP="00391757">
      <w:pPr>
        <w:autoSpaceDE w:val="0"/>
        <w:autoSpaceDN w:val="0"/>
        <w:adjustRightInd w:val="0"/>
        <w:rPr>
          <w:b/>
          <w:sz w:val="28"/>
          <w:szCs w:val="28"/>
        </w:rPr>
      </w:pPr>
      <w:r>
        <w:rPr>
          <w:b/>
          <w:sz w:val="28"/>
          <w:szCs w:val="28"/>
        </w:rPr>
        <w:t>Taxation of Utilities and Cable Television Companies</w:t>
      </w:r>
    </w:p>
    <w:p w:rsidR="00391757" w:rsidRDefault="00391757" w:rsidP="00391757">
      <w:pPr>
        <w:autoSpaceDE w:val="0"/>
        <w:autoSpaceDN w:val="0"/>
        <w:adjustRightInd w:val="0"/>
        <w:rPr>
          <w:b/>
          <w:sz w:val="28"/>
          <w:szCs w:val="28"/>
        </w:rPr>
      </w:pPr>
    </w:p>
    <w:p w:rsidR="00391757" w:rsidRDefault="00391757" w:rsidP="00391757">
      <w:pPr>
        <w:autoSpaceDE w:val="0"/>
        <w:autoSpaceDN w:val="0"/>
        <w:adjustRightInd w:val="0"/>
      </w:pPr>
      <w:r>
        <w:t xml:space="preserve">The Town currently taxes Utilities and Cable Television Companies through an Act enacted by the Provincial Government.  It sets the tax rate at 2.5% of revenues.  In the Act there is a definition of what revenues are and this definition has not kept up with changes in the industry.  </w:t>
      </w:r>
    </w:p>
    <w:p w:rsidR="00391757" w:rsidRDefault="00391757" w:rsidP="00391757">
      <w:pPr>
        <w:autoSpaceDE w:val="0"/>
        <w:autoSpaceDN w:val="0"/>
        <w:adjustRightInd w:val="0"/>
      </w:pPr>
      <w:r>
        <w:t>Revenues from the tax have dropped significantly.  In our case it is approximately $65,000 this year.</w:t>
      </w:r>
    </w:p>
    <w:p w:rsidR="00391757" w:rsidRDefault="00391757" w:rsidP="00391757">
      <w:pPr>
        <w:autoSpaceDE w:val="0"/>
        <w:autoSpaceDN w:val="0"/>
        <w:adjustRightInd w:val="0"/>
      </w:pPr>
    </w:p>
    <w:p w:rsidR="00391757" w:rsidRDefault="00391757" w:rsidP="00391757">
      <w:pPr>
        <w:autoSpaceDE w:val="0"/>
        <w:autoSpaceDN w:val="0"/>
        <w:adjustRightInd w:val="0"/>
      </w:pPr>
      <w:r>
        <w:t xml:space="preserve">The City of Mount Pearl has done some work on this and has made a request to the Provincial Government that the Act be modified to include all revenues raised in the Province.  </w:t>
      </w:r>
    </w:p>
    <w:p w:rsidR="00391757" w:rsidRDefault="00391757" w:rsidP="00391757">
      <w:pPr>
        <w:autoSpaceDE w:val="0"/>
        <w:autoSpaceDN w:val="0"/>
        <w:adjustRightInd w:val="0"/>
      </w:pPr>
    </w:p>
    <w:p w:rsidR="00BA6D3F" w:rsidRPr="00BA6D3F" w:rsidRDefault="00BA6D3F" w:rsidP="00391757">
      <w:pPr>
        <w:autoSpaceDE w:val="0"/>
        <w:autoSpaceDN w:val="0"/>
        <w:adjustRightInd w:val="0"/>
        <w:rPr>
          <w:b/>
          <w:sz w:val="26"/>
          <w:szCs w:val="26"/>
        </w:rPr>
      </w:pPr>
      <w:r w:rsidRPr="00BA6D3F">
        <w:rPr>
          <w:b/>
          <w:sz w:val="26"/>
          <w:szCs w:val="26"/>
        </w:rPr>
        <w:t>Motion #17-162</w:t>
      </w:r>
    </w:p>
    <w:p w:rsidR="00BA6D3F" w:rsidRPr="00BA6D3F" w:rsidRDefault="00BA6D3F" w:rsidP="00391757">
      <w:pPr>
        <w:autoSpaceDE w:val="0"/>
        <w:autoSpaceDN w:val="0"/>
        <w:adjustRightInd w:val="0"/>
        <w:rPr>
          <w:b/>
          <w:sz w:val="26"/>
          <w:szCs w:val="26"/>
        </w:rPr>
      </w:pPr>
      <w:r w:rsidRPr="00BA6D3F">
        <w:rPr>
          <w:b/>
          <w:sz w:val="26"/>
          <w:szCs w:val="26"/>
        </w:rPr>
        <w:t xml:space="preserve">Taxation of Utilities and Cable Television Companies </w:t>
      </w:r>
    </w:p>
    <w:p w:rsidR="00391757" w:rsidRDefault="00391757" w:rsidP="00391757">
      <w:pPr>
        <w:autoSpaceDE w:val="0"/>
        <w:autoSpaceDN w:val="0"/>
        <w:adjustRightInd w:val="0"/>
      </w:pPr>
    </w:p>
    <w:p w:rsidR="00391757" w:rsidRDefault="00BA6D3F" w:rsidP="00391757">
      <w:pPr>
        <w:autoSpaceDE w:val="0"/>
        <w:autoSpaceDN w:val="0"/>
        <w:adjustRightInd w:val="0"/>
      </w:pPr>
      <w:r>
        <w:t xml:space="preserve">Moved by </w:t>
      </w:r>
      <w:proofErr w:type="spellStart"/>
      <w:r>
        <w:t>Councillor</w:t>
      </w:r>
      <w:proofErr w:type="spellEnd"/>
      <w:r>
        <w:t xml:space="preserve"> Dove and seconded by </w:t>
      </w:r>
      <w:proofErr w:type="spellStart"/>
      <w:r>
        <w:t>Councillor</w:t>
      </w:r>
      <w:proofErr w:type="spellEnd"/>
      <w:r>
        <w:t xml:space="preserve"> Parrott</w:t>
      </w:r>
      <w:r w:rsidR="00391757">
        <w:t xml:space="preserve"> that the Town of Gander support the City of Mount Pearl’s efforts to have the Taxation of Utilities and Cable Television Companies Act amended.</w:t>
      </w:r>
    </w:p>
    <w:p w:rsidR="00BA6D3F" w:rsidRDefault="00BA6D3F" w:rsidP="00391757">
      <w:pPr>
        <w:autoSpaceDE w:val="0"/>
        <w:autoSpaceDN w:val="0"/>
        <w:adjustRightInd w:val="0"/>
      </w:pPr>
    </w:p>
    <w:p w:rsidR="00BA6D3F" w:rsidRDefault="00BA6D3F" w:rsidP="00391757">
      <w:pPr>
        <w:autoSpaceDE w:val="0"/>
        <w:autoSpaceDN w:val="0"/>
        <w:adjustRightInd w:val="0"/>
      </w:pPr>
      <w:r>
        <w:tab/>
      </w:r>
      <w:r>
        <w:tab/>
        <w:t xml:space="preserve">In </w:t>
      </w:r>
      <w:proofErr w:type="spellStart"/>
      <w:r>
        <w:t>Favour</w:t>
      </w:r>
      <w:proofErr w:type="spellEnd"/>
      <w:r>
        <w:t>:</w:t>
      </w:r>
      <w:r>
        <w:tab/>
        <w:t>5</w:t>
      </w:r>
      <w:r>
        <w:tab/>
        <w:t>Opposing:</w:t>
      </w:r>
      <w:r>
        <w:tab/>
        <w:t>0</w:t>
      </w:r>
    </w:p>
    <w:p w:rsidR="00BA6D3F" w:rsidRDefault="00BA6D3F" w:rsidP="00391757">
      <w:pPr>
        <w:autoSpaceDE w:val="0"/>
        <w:autoSpaceDN w:val="0"/>
        <w:adjustRightInd w:val="0"/>
      </w:pPr>
    </w:p>
    <w:p w:rsidR="00BA6D3F" w:rsidRDefault="00BA6D3F" w:rsidP="00391757">
      <w:pPr>
        <w:autoSpaceDE w:val="0"/>
        <w:autoSpaceDN w:val="0"/>
        <w:adjustRightInd w:val="0"/>
      </w:pPr>
      <w:r w:rsidRPr="00BA6D3F">
        <w:rPr>
          <w:b/>
        </w:rPr>
        <w:t>Decision:</w:t>
      </w:r>
      <w:r>
        <w:tab/>
        <w:t>Motion carried.</w:t>
      </w:r>
    </w:p>
    <w:p w:rsidR="00391757" w:rsidRDefault="00391757" w:rsidP="00391757">
      <w:pPr>
        <w:autoSpaceDE w:val="0"/>
        <w:autoSpaceDN w:val="0"/>
        <w:adjustRightInd w:val="0"/>
      </w:pPr>
    </w:p>
    <w:p w:rsidR="00391757" w:rsidRPr="000346D4" w:rsidRDefault="00391757" w:rsidP="00391757">
      <w:pPr>
        <w:autoSpaceDE w:val="0"/>
        <w:autoSpaceDN w:val="0"/>
        <w:adjustRightInd w:val="0"/>
        <w:rPr>
          <w:b/>
          <w:sz w:val="28"/>
          <w:szCs w:val="28"/>
        </w:rPr>
      </w:pPr>
      <w:r>
        <w:rPr>
          <w:b/>
          <w:sz w:val="28"/>
          <w:szCs w:val="28"/>
        </w:rPr>
        <w:t>Property Tax Reductions</w:t>
      </w:r>
    </w:p>
    <w:p w:rsidR="00391757" w:rsidRDefault="00391757" w:rsidP="00391757">
      <w:pPr>
        <w:autoSpaceDE w:val="0"/>
        <w:autoSpaceDN w:val="0"/>
        <w:adjustRightInd w:val="0"/>
        <w:jc w:val="left"/>
        <w:rPr>
          <w:rFonts w:eastAsia="Times New Roman" w:cs="Calibri"/>
          <w:color w:val="000000"/>
        </w:rPr>
      </w:pPr>
    </w:p>
    <w:p w:rsidR="00391757" w:rsidRDefault="00391757" w:rsidP="00391757">
      <w:pPr>
        <w:autoSpaceDE w:val="0"/>
        <w:autoSpaceDN w:val="0"/>
        <w:adjustRightInd w:val="0"/>
        <w:rPr>
          <w:rFonts w:eastAsia="Times New Roman" w:cs="Calibri"/>
          <w:color w:val="000000"/>
        </w:rPr>
      </w:pPr>
      <w:r>
        <w:rPr>
          <w:rFonts w:eastAsia="Times New Roman" w:cs="Calibri"/>
          <w:color w:val="000000"/>
        </w:rPr>
        <w:t xml:space="preserve">The Committee reviewed three residential tax reduction applications which were submitted in accordance with Council’s policy on tax reductions for residential property.   </w:t>
      </w:r>
    </w:p>
    <w:p w:rsidR="00BA6D3F" w:rsidRDefault="00BA6D3F" w:rsidP="00391757">
      <w:pPr>
        <w:autoSpaceDE w:val="0"/>
        <w:autoSpaceDN w:val="0"/>
        <w:adjustRightInd w:val="0"/>
        <w:rPr>
          <w:rFonts w:eastAsia="Times New Roman" w:cs="Calibri"/>
          <w:color w:val="000000"/>
        </w:rPr>
      </w:pPr>
    </w:p>
    <w:p w:rsidR="00BA6D3F" w:rsidRPr="00BA6D3F" w:rsidRDefault="00BA6D3F" w:rsidP="00391757">
      <w:pPr>
        <w:autoSpaceDE w:val="0"/>
        <w:autoSpaceDN w:val="0"/>
        <w:adjustRightInd w:val="0"/>
        <w:rPr>
          <w:rFonts w:eastAsia="Times New Roman" w:cs="Calibri"/>
          <w:b/>
          <w:color w:val="000000"/>
          <w:sz w:val="26"/>
          <w:szCs w:val="26"/>
        </w:rPr>
      </w:pPr>
      <w:r w:rsidRPr="00BA6D3F">
        <w:rPr>
          <w:rFonts w:eastAsia="Times New Roman" w:cs="Calibri"/>
          <w:b/>
          <w:color w:val="000000"/>
          <w:sz w:val="26"/>
          <w:szCs w:val="26"/>
        </w:rPr>
        <w:t>Motion #17-163</w:t>
      </w:r>
    </w:p>
    <w:p w:rsidR="00BA6D3F" w:rsidRPr="00BA6D3F" w:rsidRDefault="00BA6D3F" w:rsidP="00391757">
      <w:pPr>
        <w:autoSpaceDE w:val="0"/>
        <w:autoSpaceDN w:val="0"/>
        <w:adjustRightInd w:val="0"/>
        <w:rPr>
          <w:rFonts w:eastAsia="Times New Roman" w:cs="Calibri"/>
          <w:b/>
          <w:color w:val="000000"/>
          <w:sz w:val="26"/>
          <w:szCs w:val="26"/>
        </w:rPr>
      </w:pPr>
      <w:r w:rsidRPr="00BA6D3F">
        <w:rPr>
          <w:rFonts w:eastAsia="Times New Roman" w:cs="Calibri"/>
          <w:b/>
          <w:color w:val="000000"/>
          <w:sz w:val="26"/>
          <w:szCs w:val="26"/>
        </w:rPr>
        <w:t>Property Tax Reductions</w:t>
      </w:r>
    </w:p>
    <w:p w:rsidR="00391757" w:rsidRDefault="00391757" w:rsidP="00391757">
      <w:pPr>
        <w:autoSpaceDE w:val="0"/>
        <w:autoSpaceDN w:val="0"/>
        <w:adjustRightInd w:val="0"/>
        <w:jc w:val="left"/>
        <w:rPr>
          <w:rFonts w:eastAsia="Times New Roman"/>
          <w:color w:val="000000"/>
          <w:szCs w:val="18"/>
        </w:rPr>
      </w:pPr>
    </w:p>
    <w:p w:rsidR="00391757" w:rsidRDefault="00BA6D3F" w:rsidP="00391757">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Parrott</w:t>
      </w:r>
      <w:r w:rsidR="00391757">
        <w:rPr>
          <w:rFonts w:eastAsia="Times New Roman"/>
          <w:color w:val="000000"/>
          <w:szCs w:val="18"/>
        </w:rPr>
        <w:t xml:space="preserve"> that the three property tax reductions be approved as attached.   </w:t>
      </w:r>
    </w:p>
    <w:p w:rsidR="00BA6D3F" w:rsidRDefault="00BA6D3F" w:rsidP="00391757">
      <w:pPr>
        <w:autoSpaceDE w:val="0"/>
        <w:autoSpaceDN w:val="0"/>
        <w:adjustRightInd w:val="0"/>
        <w:rPr>
          <w:rFonts w:eastAsia="Times New Roman"/>
          <w:color w:val="000000"/>
          <w:szCs w:val="18"/>
        </w:rPr>
      </w:pPr>
    </w:p>
    <w:p w:rsidR="00BA6D3F" w:rsidRDefault="00BA6D3F" w:rsidP="00391757">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5</w:t>
      </w:r>
      <w:r>
        <w:rPr>
          <w:rFonts w:eastAsia="Times New Roman"/>
          <w:color w:val="000000"/>
          <w:szCs w:val="18"/>
        </w:rPr>
        <w:tab/>
        <w:t>Opposing:</w:t>
      </w:r>
      <w:r>
        <w:rPr>
          <w:rFonts w:eastAsia="Times New Roman"/>
          <w:color w:val="000000"/>
          <w:szCs w:val="18"/>
        </w:rPr>
        <w:tab/>
        <w:t>0</w:t>
      </w:r>
    </w:p>
    <w:p w:rsidR="00BA6D3F" w:rsidRDefault="00BA6D3F" w:rsidP="00391757">
      <w:pPr>
        <w:autoSpaceDE w:val="0"/>
        <w:autoSpaceDN w:val="0"/>
        <w:adjustRightInd w:val="0"/>
        <w:rPr>
          <w:rFonts w:eastAsia="Times New Roman"/>
          <w:color w:val="000000"/>
          <w:szCs w:val="18"/>
        </w:rPr>
      </w:pPr>
    </w:p>
    <w:p w:rsidR="00BA6D3F" w:rsidRDefault="00BA6D3F" w:rsidP="00391757">
      <w:pPr>
        <w:autoSpaceDE w:val="0"/>
        <w:autoSpaceDN w:val="0"/>
        <w:adjustRightInd w:val="0"/>
        <w:rPr>
          <w:rFonts w:eastAsia="Times New Roman"/>
          <w:color w:val="000000"/>
          <w:szCs w:val="18"/>
        </w:rPr>
      </w:pPr>
      <w:r w:rsidRPr="00BA6D3F">
        <w:rPr>
          <w:rFonts w:eastAsia="Times New Roman"/>
          <w:b/>
          <w:color w:val="000000"/>
          <w:szCs w:val="18"/>
        </w:rPr>
        <w:t>Decision:</w:t>
      </w:r>
      <w:r>
        <w:rPr>
          <w:rFonts w:eastAsia="Times New Roman"/>
          <w:color w:val="000000"/>
          <w:szCs w:val="18"/>
        </w:rPr>
        <w:tab/>
        <w:t>Motion carried.</w:t>
      </w:r>
    </w:p>
    <w:p w:rsidR="00391757" w:rsidRDefault="00391757" w:rsidP="00391757">
      <w:pPr>
        <w:autoSpaceDE w:val="0"/>
        <w:autoSpaceDN w:val="0"/>
        <w:adjustRightInd w:val="0"/>
        <w:jc w:val="left"/>
        <w:rPr>
          <w:rFonts w:eastAsia="Times New Roman"/>
          <w:color w:val="000000"/>
          <w:szCs w:val="18"/>
        </w:rPr>
      </w:pPr>
    </w:p>
    <w:p w:rsidR="0024366B" w:rsidRDefault="0024366B" w:rsidP="00391757">
      <w:pPr>
        <w:autoSpaceDE w:val="0"/>
        <w:autoSpaceDN w:val="0"/>
        <w:adjustRightInd w:val="0"/>
        <w:jc w:val="left"/>
        <w:rPr>
          <w:rFonts w:eastAsia="Times New Roman"/>
          <w:color w:val="000000"/>
          <w:szCs w:val="18"/>
        </w:rPr>
      </w:pPr>
    </w:p>
    <w:p w:rsidR="0024366B" w:rsidRDefault="0024366B" w:rsidP="00391757">
      <w:pPr>
        <w:autoSpaceDE w:val="0"/>
        <w:autoSpaceDN w:val="0"/>
        <w:adjustRightInd w:val="0"/>
        <w:jc w:val="left"/>
        <w:rPr>
          <w:rFonts w:eastAsia="Times New Roman"/>
          <w:color w:val="000000"/>
          <w:szCs w:val="18"/>
        </w:rPr>
      </w:pPr>
    </w:p>
    <w:p w:rsidR="0024366B" w:rsidRDefault="0024366B" w:rsidP="00391757">
      <w:pPr>
        <w:autoSpaceDE w:val="0"/>
        <w:autoSpaceDN w:val="0"/>
        <w:adjustRightInd w:val="0"/>
        <w:jc w:val="left"/>
        <w:rPr>
          <w:rFonts w:eastAsia="Times New Roman"/>
          <w:color w:val="000000"/>
          <w:szCs w:val="18"/>
        </w:rPr>
      </w:pPr>
    </w:p>
    <w:p w:rsidR="0024366B" w:rsidRDefault="0024366B" w:rsidP="00391757">
      <w:pPr>
        <w:autoSpaceDE w:val="0"/>
        <w:autoSpaceDN w:val="0"/>
        <w:adjustRightInd w:val="0"/>
        <w:jc w:val="left"/>
        <w:rPr>
          <w:rFonts w:eastAsia="Times New Roman"/>
          <w:color w:val="000000"/>
          <w:szCs w:val="18"/>
        </w:rPr>
      </w:pPr>
    </w:p>
    <w:p w:rsidR="0024366B" w:rsidRPr="00D27987" w:rsidRDefault="0024366B" w:rsidP="00391757">
      <w:pPr>
        <w:autoSpaceDE w:val="0"/>
        <w:autoSpaceDN w:val="0"/>
        <w:adjustRightInd w:val="0"/>
        <w:jc w:val="left"/>
        <w:rPr>
          <w:rFonts w:eastAsia="Times New Roman"/>
          <w:color w:val="000000"/>
          <w:szCs w:val="18"/>
        </w:rPr>
      </w:pPr>
    </w:p>
    <w:p w:rsidR="00391757" w:rsidRDefault="00391757" w:rsidP="00391757">
      <w:pPr>
        <w:autoSpaceDE w:val="0"/>
        <w:autoSpaceDN w:val="0"/>
        <w:adjustRightInd w:val="0"/>
        <w:jc w:val="left"/>
        <w:rPr>
          <w:rFonts w:eastAsia="Times New Roman"/>
          <w:b/>
          <w:color w:val="000000"/>
          <w:sz w:val="28"/>
          <w:szCs w:val="28"/>
        </w:rPr>
      </w:pPr>
      <w:r>
        <w:rPr>
          <w:rFonts w:eastAsia="Times New Roman"/>
          <w:b/>
          <w:color w:val="000000"/>
          <w:sz w:val="28"/>
          <w:szCs w:val="28"/>
        </w:rPr>
        <w:lastRenderedPageBreak/>
        <w:t>Sludge Disposal Fee</w:t>
      </w:r>
    </w:p>
    <w:p w:rsidR="00391757" w:rsidRDefault="00391757" w:rsidP="00391757">
      <w:pPr>
        <w:autoSpaceDE w:val="0"/>
        <w:autoSpaceDN w:val="0"/>
        <w:adjustRightInd w:val="0"/>
        <w:jc w:val="left"/>
        <w:rPr>
          <w:rFonts w:eastAsia="Times New Roman"/>
          <w:b/>
          <w:color w:val="000000"/>
          <w:sz w:val="28"/>
          <w:szCs w:val="28"/>
        </w:rPr>
      </w:pPr>
    </w:p>
    <w:p w:rsidR="00391757" w:rsidRDefault="00391757" w:rsidP="00391757">
      <w:pPr>
        <w:autoSpaceDE w:val="0"/>
        <w:autoSpaceDN w:val="0"/>
        <w:adjustRightInd w:val="0"/>
        <w:rPr>
          <w:rFonts w:eastAsia="Times New Roman"/>
          <w:color w:val="000000"/>
        </w:rPr>
      </w:pPr>
      <w:r>
        <w:rPr>
          <w:rFonts w:eastAsia="Times New Roman"/>
          <w:color w:val="000000"/>
        </w:rPr>
        <w:t>The Committee reviewed the recommendation from the Public Works and Safety Committee that the Sludge Disposal Fee be modified.  Currently we just have one fee for disposal no matter the size of the vehicle dropping off the sludge.  The Committee is proposing that a graduated fee be implemented that would have the fee increase as the size of the vehicle increases.</w:t>
      </w:r>
    </w:p>
    <w:p w:rsidR="00BA6D3F" w:rsidRDefault="00BA6D3F" w:rsidP="00391757">
      <w:pPr>
        <w:autoSpaceDE w:val="0"/>
        <w:autoSpaceDN w:val="0"/>
        <w:adjustRightInd w:val="0"/>
        <w:rPr>
          <w:rFonts w:eastAsia="Times New Roman"/>
          <w:color w:val="000000"/>
        </w:rPr>
      </w:pPr>
    </w:p>
    <w:p w:rsidR="00BA6D3F" w:rsidRPr="00BA6D3F" w:rsidRDefault="00BA6D3F" w:rsidP="00391757">
      <w:pPr>
        <w:autoSpaceDE w:val="0"/>
        <w:autoSpaceDN w:val="0"/>
        <w:adjustRightInd w:val="0"/>
        <w:rPr>
          <w:rFonts w:eastAsia="Times New Roman"/>
          <w:b/>
          <w:color w:val="000000"/>
          <w:sz w:val="26"/>
          <w:szCs w:val="26"/>
        </w:rPr>
      </w:pPr>
      <w:r w:rsidRPr="00BA6D3F">
        <w:rPr>
          <w:rFonts w:eastAsia="Times New Roman"/>
          <w:b/>
          <w:color w:val="000000"/>
          <w:sz w:val="26"/>
          <w:szCs w:val="26"/>
        </w:rPr>
        <w:t>Motion #17-164</w:t>
      </w:r>
    </w:p>
    <w:p w:rsidR="00BA6D3F" w:rsidRPr="00BA6D3F" w:rsidRDefault="00BA6D3F" w:rsidP="00391757">
      <w:pPr>
        <w:autoSpaceDE w:val="0"/>
        <w:autoSpaceDN w:val="0"/>
        <w:adjustRightInd w:val="0"/>
        <w:rPr>
          <w:rFonts w:eastAsia="Times New Roman"/>
          <w:b/>
          <w:color w:val="000000"/>
          <w:sz w:val="26"/>
          <w:szCs w:val="26"/>
        </w:rPr>
      </w:pPr>
      <w:r w:rsidRPr="00BA6D3F">
        <w:rPr>
          <w:rFonts w:eastAsia="Times New Roman"/>
          <w:b/>
          <w:color w:val="000000"/>
          <w:sz w:val="26"/>
          <w:szCs w:val="26"/>
        </w:rPr>
        <w:t>Sludge Disposal Fee</w:t>
      </w:r>
    </w:p>
    <w:p w:rsidR="00391757" w:rsidRDefault="00391757" w:rsidP="00391757">
      <w:pPr>
        <w:autoSpaceDE w:val="0"/>
        <w:autoSpaceDN w:val="0"/>
        <w:adjustRightInd w:val="0"/>
        <w:rPr>
          <w:rFonts w:eastAsia="Times New Roman"/>
          <w:color w:val="000000"/>
        </w:rPr>
      </w:pPr>
      <w:r>
        <w:rPr>
          <w:rFonts w:eastAsia="Times New Roman"/>
          <w:color w:val="000000"/>
        </w:rPr>
        <w:br/>
      </w:r>
      <w:r w:rsidR="00BA6D3F">
        <w:rPr>
          <w:rFonts w:eastAsia="Times New Roman"/>
          <w:color w:val="000000"/>
        </w:rPr>
        <w:t xml:space="preserve">Moved by </w:t>
      </w:r>
      <w:proofErr w:type="spellStart"/>
      <w:r w:rsidR="00BA6D3F">
        <w:rPr>
          <w:rFonts w:eastAsia="Times New Roman"/>
          <w:color w:val="000000"/>
        </w:rPr>
        <w:t>Councillor</w:t>
      </w:r>
      <w:proofErr w:type="spellEnd"/>
      <w:r w:rsidR="00BA6D3F">
        <w:rPr>
          <w:rFonts w:eastAsia="Times New Roman"/>
          <w:color w:val="000000"/>
        </w:rPr>
        <w:t xml:space="preserve"> Dove and seconded by </w:t>
      </w:r>
      <w:proofErr w:type="spellStart"/>
      <w:r w:rsidR="00BA6D3F">
        <w:rPr>
          <w:rFonts w:eastAsia="Times New Roman"/>
          <w:color w:val="000000"/>
        </w:rPr>
        <w:t>Councillor</w:t>
      </w:r>
      <w:proofErr w:type="spellEnd"/>
      <w:r w:rsidR="00BA6D3F">
        <w:rPr>
          <w:rFonts w:eastAsia="Times New Roman"/>
          <w:color w:val="000000"/>
        </w:rPr>
        <w:t xml:space="preserve"> Parrott</w:t>
      </w:r>
      <w:r>
        <w:rPr>
          <w:rFonts w:eastAsia="Times New Roman"/>
          <w:color w:val="000000"/>
        </w:rPr>
        <w:t xml:space="preserve"> that the Sludge Disposal Fees be modified, as attached.</w:t>
      </w:r>
    </w:p>
    <w:p w:rsidR="00BA6D3F" w:rsidRDefault="00BA6D3F" w:rsidP="00391757">
      <w:pPr>
        <w:autoSpaceDE w:val="0"/>
        <w:autoSpaceDN w:val="0"/>
        <w:adjustRightInd w:val="0"/>
        <w:rPr>
          <w:rFonts w:eastAsia="Times New Roman"/>
          <w:color w:val="000000"/>
        </w:rPr>
      </w:pPr>
    </w:p>
    <w:p w:rsidR="00BA6D3F" w:rsidRDefault="00BA6D3F" w:rsidP="00391757">
      <w:pPr>
        <w:autoSpaceDE w:val="0"/>
        <w:autoSpaceDN w:val="0"/>
        <w:adjustRightInd w:val="0"/>
        <w:rPr>
          <w:rFonts w:eastAsia="Times New Roman"/>
          <w:color w:val="000000"/>
        </w:rPr>
      </w:pPr>
      <w:r>
        <w:rPr>
          <w:rFonts w:eastAsia="Times New Roman"/>
          <w:color w:val="000000"/>
        </w:rPr>
        <w:tab/>
      </w:r>
      <w:r>
        <w:rPr>
          <w:rFonts w:eastAsia="Times New Roman"/>
          <w:color w:val="000000"/>
        </w:rPr>
        <w:tab/>
        <w:t xml:space="preserve">In </w:t>
      </w:r>
      <w:proofErr w:type="spellStart"/>
      <w:r>
        <w:rPr>
          <w:rFonts w:eastAsia="Times New Roman"/>
          <w:color w:val="000000"/>
        </w:rPr>
        <w:t>Favour</w:t>
      </w:r>
      <w:proofErr w:type="spellEnd"/>
      <w:r>
        <w:rPr>
          <w:rFonts w:eastAsia="Times New Roman"/>
          <w:color w:val="000000"/>
        </w:rPr>
        <w:t>:</w:t>
      </w:r>
      <w:r>
        <w:rPr>
          <w:rFonts w:eastAsia="Times New Roman"/>
          <w:color w:val="000000"/>
        </w:rPr>
        <w:tab/>
        <w:t>5</w:t>
      </w:r>
      <w:r>
        <w:rPr>
          <w:rFonts w:eastAsia="Times New Roman"/>
          <w:color w:val="000000"/>
        </w:rPr>
        <w:tab/>
        <w:t>Opposing:</w:t>
      </w:r>
      <w:r>
        <w:rPr>
          <w:rFonts w:eastAsia="Times New Roman"/>
          <w:color w:val="000000"/>
        </w:rPr>
        <w:tab/>
        <w:t>0</w:t>
      </w:r>
    </w:p>
    <w:p w:rsidR="00BA6D3F" w:rsidRDefault="00BA6D3F" w:rsidP="00391757">
      <w:pPr>
        <w:autoSpaceDE w:val="0"/>
        <w:autoSpaceDN w:val="0"/>
        <w:adjustRightInd w:val="0"/>
        <w:rPr>
          <w:rFonts w:eastAsia="Times New Roman"/>
          <w:color w:val="000000"/>
        </w:rPr>
      </w:pPr>
    </w:p>
    <w:p w:rsidR="00BA6D3F" w:rsidRDefault="00BA6D3F" w:rsidP="00391757">
      <w:pPr>
        <w:autoSpaceDE w:val="0"/>
        <w:autoSpaceDN w:val="0"/>
        <w:adjustRightInd w:val="0"/>
        <w:rPr>
          <w:rFonts w:eastAsia="Times New Roman"/>
          <w:color w:val="000000"/>
        </w:rPr>
      </w:pPr>
      <w:r w:rsidRPr="00BA6D3F">
        <w:rPr>
          <w:rFonts w:eastAsia="Times New Roman"/>
          <w:b/>
          <w:color w:val="000000"/>
        </w:rPr>
        <w:t>Decision:</w:t>
      </w:r>
      <w:r>
        <w:rPr>
          <w:rFonts w:eastAsia="Times New Roman"/>
          <w:color w:val="000000"/>
        </w:rPr>
        <w:tab/>
        <w:t>Motion carried.</w:t>
      </w:r>
    </w:p>
    <w:p w:rsidR="00391757" w:rsidRDefault="00391757" w:rsidP="00391757">
      <w:pPr>
        <w:autoSpaceDE w:val="0"/>
        <w:autoSpaceDN w:val="0"/>
        <w:adjustRightInd w:val="0"/>
        <w:jc w:val="left"/>
        <w:rPr>
          <w:rFonts w:eastAsia="Times New Roman"/>
          <w:color w:val="000000"/>
        </w:rPr>
      </w:pPr>
    </w:p>
    <w:p w:rsidR="00391757" w:rsidRPr="00D27987" w:rsidRDefault="00391757" w:rsidP="00391757">
      <w:pPr>
        <w:autoSpaceDE w:val="0"/>
        <w:autoSpaceDN w:val="0"/>
        <w:adjustRightInd w:val="0"/>
        <w:jc w:val="left"/>
        <w:rPr>
          <w:rFonts w:eastAsia="Times New Roman"/>
          <w:b/>
          <w:color w:val="000000"/>
          <w:sz w:val="28"/>
          <w:szCs w:val="28"/>
        </w:rPr>
      </w:pPr>
      <w:r w:rsidRPr="00D27987">
        <w:rPr>
          <w:rFonts w:eastAsia="Times New Roman"/>
          <w:b/>
          <w:color w:val="000000"/>
          <w:sz w:val="28"/>
          <w:szCs w:val="28"/>
        </w:rPr>
        <w:t>MNL Resolutions</w:t>
      </w:r>
    </w:p>
    <w:p w:rsidR="00391757" w:rsidRDefault="00391757" w:rsidP="00391757">
      <w:pPr>
        <w:autoSpaceDE w:val="0"/>
        <w:autoSpaceDN w:val="0"/>
        <w:adjustRightInd w:val="0"/>
        <w:jc w:val="left"/>
        <w:rPr>
          <w:rFonts w:eastAsia="Times New Roman"/>
          <w:i/>
          <w:color w:val="000000"/>
          <w:szCs w:val="18"/>
        </w:rPr>
      </w:pPr>
    </w:p>
    <w:p w:rsidR="00391757" w:rsidRDefault="00391757" w:rsidP="00391757">
      <w:pPr>
        <w:autoSpaceDE w:val="0"/>
        <w:autoSpaceDN w:val="0"/>
        <w:adjustRightInd w:val="0"/>
        <w:jc w:val="left"/>
        <w:rPr>
          <w:rFonts w:eastAsia="Times New Roman"/>
          <w:color w:val="000000"/>
          <w:szCs w:val="18"/>
        </w:rPr>
      </w:pPr>
      <w:r w:rsidRPr="00D27987">
        <w:rPr>
          <w:rFonts w:eastAsia="Times New Roman"/>
          <w:color w:val="000000"/>
          <w:szCs w:val="18"/>
        </w:rPr>
        <w:t xml:space="preserve">The Governance Committee has asked that all Departments look at </w:t>
      </w:r>
      <w:r>
        <w:rPr>
          <w:rFonts w:eastAsia="Times New Roman"/>
          <w:color w:val="000000"/>
          <w:szCs w:val="18"/>
        </w:rPr>
        <w:t xml:space="preserve">potential resolutions for the upcoming MNL conference this coming October. </w:t>
      </w:r>
    </w:p>
    <w:p w:rsidR="00391757" w:rsidRDefault="00391757" w:rsidP="00391757">
      <w:pPr>
        <w:autoSpaceDE w:val="0"/>
        <w:autoSpaceDN w:val="0"/>
        <w:adjustRightInd w:val="0"/>
        <w:jc w:val="left"/>
        <w:rPr>
          <w:rFonts w:eastAsia="Times New Roman"/>
          <w:color w:val="000000"/>
          <w:szCs w:val="18"/>
        </w:rPr>
      </w:pPr>
    </w:p>
    <w:p w:rsidR="00391757" w:rsidRDefault="00391757" w:rsidP="00391757">
      <w:pPr>
        <w:autoSpaceDE w:val="0"/>
        <w:autoSpaceDN w:val="0"/>
        <w:adjustRightInd w:val="0"/>
        <w:jc w:val="left"/>
        <w:rPr>
          <w:rFonts w:eastAsia="Times New Roman"/>
          <w:color w:val="000000"/>
          <w:szCs w:val="18"/>
        </w:rPr>
      </w:pPr>
      <w:r>
        <w:rPr>
          <w:rFonts w:eastAsia="Times New Roman"/>
          <w:color w:val="000000"/>
          <w:szCs w:val="18"/>
        </w:rPr>
        <w:t>The Committee feels that a resolution should be brought forward regarding the Utility Tax that was discussed earlier in the meeting.</w:t>
      </w:r>
    </w:p>
    <w:p w:rsidR="00044C7E" w:rsidRPr="00044C7E" w:rsidRDefault="00044C7E" w:rsidP="00FA0FFB"/>
    <w:p w:rsidR="00DB67F8" w:rsidRDefault="00DB67F8" w:rsidP="00DB67F8">
      <w:pPr>
        <w:pStyle w:val="Heading3"/>
      </w:pPr>
      <w:r>
        <w:t>G.</w:t>
      </w:r>
      <w:r>
        <w:tab/>
        <w:t>Other Reports:</w:t>
      </w:r>
    </w:p>
    <w:p w:rsidR="00714925" w:rsidRDefault="0031340C" w:rsidP="00714925">
      <w:proofErr w:type="spellStart"/>
      <w:r>
        <w:t>Councillor</w:t>
      </w:r>
      <w:proofErr w:type="spellEnd"/>
      <w:r>
        <w:t xml:space="preserve"> Anstey gave an overview on the SAM meetings held in June.</w:t>
      </w:r>
    </w:p>
    <w:p w:rsidR="0031340C" w:rsidRDefault="0031340C" w:rsidP="00714925"/>
    <w:p w:rsidR="0031340C" w:rsidRDefault="0031340C" w:rsidP="0031340C">
      <w:r>
        <w:t xml:space="preserve">The fall meeting of the Provincial Stewardship Association of Municipalities was held in the town of </w:t>
      </w:r>
      <w:proofErr w:type="spellStart"/>
      <w:r>
        <w:t>Torbay</w:t>
      </w:r>
      <w:proofErr w:type="spellEnd"/>
      <w:r>
        <w:t xml:space="preserve"> on June 2</w:t>
      </w:r>
      <w:r>
        <w:rPr>
          <w:vertAlign w:val="superscript"/>
        </w:rPr>
        <w:t>nd</w:t>
      </w:r>
      <w:r>
        <w:t xml:space="preserve"> and 3rd. The town hosted the event and Mayor Tapper arranged a tour after the meeting of the </w:t>
      </w:r>
      <w:proofErr w:type="spellStart"/>
      <w:r>
        <w:t>Torbay</w:t>
      </w:r>
      <w:proofErr w:type="spellEnd"/>
      <w:r>
        <w:t xml:space="preserve"> Beach project. The event was attended by S.A.M members from across the province with over 33 delegates representing their respective communities and government agencies.</w:t>
      </w:r>
    </w:p>
    <w:p w:rsidR="0031340C" w:rsidRDefault="0031340C" w:rsidP="0031340C"/>
    <w:p w:rsidR="0031340C" w:rsidRDefault="0031340C" w:rsidP="0031340C">
      <w:r>
        <w:t>The fall meeting of S.A.M featured various presentations (articles attached)</w:t>
      </w:r>
    </w:p>
    <w:p w:rsidR="0031340C" w:rsidRDefault="0031340C" w:rsidP="0031340C">
      <w:pPr>
        <w:pStyle w:val="ListParagraph"/>
        <w:numPr>
          <w:ilvl w:val="0"/>
          <w:numId w:val="40"/>
        </w:numPr>
        <w:spacing w:after="200" w:line="276" w:lineRule="auto"/>
        <w:jc w:val="left"/>
      </w:pPr>
      <w:r>
        <w:t>Community Reports</w:t>
      </w:r>
    </w:p>
    <w:p w:rsidR="0031340C" w:rsidRDefault="0031340C" w:rsidP="0031340C">
      <w:pPr>
        <w:pStyle w:val="ListParagraph"/>
        <w:numPr>
          <w:ilvl w:val="0"/>
          <w:numId w:val="40"/>
        </w:numPr>
        <w:spacing w:after="200" w:line="276" w:lineRule="auto"/>
        <w:jc w:val="left"/>
      </w:pPr>
      <w:r>
        <w:t>Officer’s Report(Final work plan for 2016,Presentation of 2017-2018 work plan)</w:t>
      </w:r>
    </w:p>
    <w:p w:rsidR="0031340C" w:rsidRDefault="0031340C" w:rsidP="0031340C">
      <w:pPr>
        <w:pStyle w:val="ListParagraph"/>
        <w:numPr>
          <w:ilvl w:val="0"/>
          <w:numId w:val="40"/>
        </w:numPr>
        <w:spacing w:after="200" w:line="276" w:lineRule="auto"/>
        <w:jc w:val="left"/>
      </w:pPr>
      <w:r>
        <w:t>SAM Scholarship Announcement</w:t>
      </w:r>
    </w:p>
    <w:p w:rsidR="0031340C" w:rsidRDefault="0031340C" w:rsidP="0031340C">
      <w:pPr>
        <w:pStyle w:val="ListParagraph"/>
        <w:numPr>
          <w:ilvl w:val="0"/>
          <w:numId w:val="40"/>
        </w:numPr>
        <w:spacing w:after="200" w:line="276" w:lineRule="auto"/>
        <w:jc w:val="left"/>
      </w:pPr>
      <w:r>
        <w:t>Nature NL</w:t>
      </w:r>
    </w:p>
    <w:p w:rsidR="0031340C" w:rsidRDefault="0031340C" w:rsidP="0031340C">
      <w:pPr>
        <w:pStyle w:val="ListParagraph"/>
        <w:numPr>
          <w:ilvl w:val="0"/>
          <w:numId w:val="40"/>
        </w:numPr>
        <w:spacing w:after="200" w:line="276" w:lineRule="auto"/>
        <w:jc w:val="left"/>
      </w:pPr>
      <w:r>
        <w:t>Conservation Corps</w:t>
      </w:r>
    </w:p>
    <w:p w:rsidR="0031340C" w:rsidRDefault="0031340C" w:rsidP="0031340C">
      <w:pPr>
        <w:pStyle w:val="ListParagraph"/>
        <w:numPr>
          <w:ilvl w:val="0"/>
          <w:numId w:val="40"/>
        </w:numPr>
        <w:spacing w:after="200" w:line="276" w:lineRule="auto"/>
        <w:jc w:val="left"/>
      </w:pPr>
      <w:r>
        <w:t>East Coast Trails</w:t>
      </w:r>
    </w:p>
    <w:p w:rsidR="0031340C" w:rsidRDefault="0031340C" w:rsidP="0031340C">
      <w:pPr>
        <w:pStyle w:val="ListParagraph"/>
        <w:numPr>
          <w:ilvl w:val="0"/>
          <w:numId w:val="40"/>
        </w:numPr>
        <w:spacing w:after="200" w:line="276" w:lineRule="auto"/>
        <w:jc w:val="left"/>
      </w:pPr>
      <w:r>
        <w:t>MNL Projects</w:t>
      </w:r>
    </w:p>
    <w:p w:rsidR="0031340C" w:rsidRDefault="0031340C" w:rsidP="0031340C">
      <w:pPr>
        <w:pStyle w:val="ListParagraph"/>
        <w:numPr>
          <w:ilvl w:val="0"/>
          <w:numId w:val="40"/>
        </w:numPr>
        <w:spacing w:after="200" w:line="276" w:lineRule="auto"/>
        <w:jc w:val="left"/>
      </w:pPr>
      <w:r>
        <w:lastRenderedPageBreak/>
        <w:t>Eastern Habitat Joint Ventures</w:t>
      </w:r>
    </w:p>
    <w:p w:rsidR="0031340C" w:rsidRDefault="0031340C" w:rsidP="0031340C">
      <w:pPr>
        <w:pStyle w:val="ListParagraph"/>
        <w:numPr>
          <w:ilvl w:val="0"/>
          <w:numId w:val="40"/>
        </w:numPr>
        <w:spacing w:after="200" w:line="276" w:lineRule="auto"/>
        <w:jc w:val="left"/>
      </w:pPr>
      <w:r>
        <w:t>Strategic Planning and Feedback Sessions</w:t>
      </w:r>
    </w:p>
    <w:p w:rsidR="0031340C" w:rsidRDefault="0031340C" w:rsidP="0031340C">
      <w:r>
        <w:t xml:space="preserve">There were some great ideas discussed around the table and he thought these are ideas that we as one of the three founding members of S.A.M should follow up on. </w:t>
      </w:r>
    </w:p>
    <w:p w:rsidR="0031340C" w:rsidRDefault="0031340C" w:rsidP="0031340C"/>
    <w:p w:rsidR="0031340C" w:rsidRDefault="0031340C" w:rsidP="0070750D">
      <w:pPr>
        <w:pStyle w:val="ListParagraph"/>
        <w:numPr>
          <w:ilvl w:val="0"/>
          <w:numId w:val="41"/>
        </w:numPr>
        <w:spacing w:after="200" w:line="276" w:lineRule="auto"/>
      </w:pPr>
      <w:r>
        <w:t>We have agreed to and have prepared a Habitat Conservation Plan for the Town of Gander</w:t>
      </w:r>
      <w:r w:rsidR="00FA4925">
        <w:t>.  T</w:t>
      </w:r>
      <w:r>
        <w:t>his needs to be signed and sent to SAM.</w:t>
      </w:r>
    </w:p>
    <w:p w:rsidR="0031340C" w:rsidRDefault="0031340C" w:rsidP="0070750D">
      <w:pPr>
        <w:pStyle w:val="ListParagraph"/>
        <w:numPr>
          <w:ilvl w:val="0"/>
          <w:numId w:val="41"/>
        </w:numPr>
        <w:spacing w:after="200" w:line="276" w:lineRule="auto"/>
      </w:pPr>
      <w:r>
        <w:t>We need to pursue the many wildlife and conservati</w:t>
      </w:r>
      <w:bookmarkStart w:id="3" w:name="_GoBack"/>
      <w:bookmarkEnd w:id="3"/>
      <w:r>
        <w:t>on Scholarships available to us so as to protect our habitat and provide jobs and funding to our youth.</w:t>
      </w:r>
    </w:p>
    <w:p w:rsidR="0031340C" w:rsidRDefault="0031340C" w:rsidP="0070750D">
      <w:pPr>
        <w:pStyle w:val="ListParagraph"/>
        <w:numPr>
          <w:ilvl w:val="0"/>
          <w:numId w:val="41"/>
        </w:numPr>
        <w:spacing w:after="200" w:line="276" w:lineRule="auto"/>
      </w:pPr>
      <w:r>
        <w:t>We need to look at the Conservation Corp to see if there is a project in which we could use their skills</w:t>
      </w:r>
    </w:p>
    <w:p w:rsidR="0031340C" w:rsidRDefault="0031340C" w:rsidP="0031340C">
      <w:pPr>
        <w:pStyle w:val="ListParagraph"/>
        <w:numPr>
          <w:ilvl w:val="0"/>
          <w:numId w:val="41"/>
        </w:numPr>
        <w:spacing w:after="200" w:line="276" w:lineRule="auto"/>
        <w:jc w:val="left"/>
      </w:pPr>
      <w:r>
        <w:t xml:space="preserve">We also have duty to educate our youth on the importance of our ecosystem and what it means to our </w:t>
      </w:r>
      <w:proofErr w:type="spellStart"/>
      <w:r>
        <w:t>well being</w:t>
      </w:r>
      <w:proofErr w:type="spellEnd"/>
      <w:r>
        <w:t xml:space="preserve">. </w:t>
      </w:r>
    </w:p>
    <w:p w:rsidR="0031340C" w:rsidRDefault="0031340C" w:rsidP="0070750D">
      <w:pPr>
        <w:pStyle w:val="ListParagraph"/>
        <w:numPr>
          <w:ilvl w:val="0"/>
          <w:numId w:val="41"/>
        </w:numPr>
        <w:spacing w:after="200" w:line="276" w:lineRule="auto"/>
      </w:pPr>
      <w:r>
        <w:t xml:space="preserve">We need to reach out to the many environmentalists living in our town and garner their expertise in helping us promote stewardship and conservation of the ecosystem within our boundaries.      </w:t>
      </w:r>
    </w:p>
    <w:p w:rsidR="0031340C" w:rsidRDefault="0031340C" w:rsidP="0031340C">
      <w:r>
        <w:t>As mentioned before the Town of Gander was one of the founders of the Stewardship Association and with the association’s expertise and the foresight of the Recreation Director of the day Mr. Kevin Waterman places like Cobb’s Pond and later Peyton’s Pond and Whitman’s Pond were deemed Stewardship Zones to be protected from development. We all see the benefits of protecting a place like Cobb’s Pond and it is great to know that as the town grows toward Whitman’s it to will be there untouched and protected for the use of future generation. The meetings were an eye opener in how much we have done but also a reminder of how much we have left to do.</w:t>
      </w:r>
    </w:p>
    <w:bookmarkEnd w:id="1"/>
    <w:bookmarkEnd w:id="2"/>
    <w:p w:rsidR="00CC7120" w:rsidRDefault="0031340C" w:rsidP="005D179E">
      <w:pPr>
        <w:pStyle w:val="Heading1"/>
      </w:pPr>
      <w:r>
        <w:t>7</w:t>
      </w:r>
      <w:r w:rsidR="00FC700D">
        <w:t>.</w:t>
      </w:r>
      <w:r w:rsidR="00FC700D">
        <w:tab/>
      </w:r>
      <w:r w:rsidR="00403134">
        <w:t>ADMINISTRATION</w:t>
      </w:r>
    </w:p>
    <w:p w:rsidR="00876ED7" w:rsidRPr="00876ED7" w:rsidRDefault="00876ED7" w:rsidP="00876ED7">
      <w:r>
        <w:tab/>
      </w:r>
      <w:r w:rsidR="00CD23FE">
        <w:t>None</w:t>
      </w:r>
    </w:p>
    <w:p w:rsidR="00A01952" w:rsidRDefault="0086047C" w:rsidP="00C05A61">
      <w:pPr>
        <w:pStyle w:val="Heading1"/>
      </w:pPr>
      <w:r>
        <w:t>8</w:t>
      </w:r>
      <w:r w:rsidR="00CC7120">
        <w:t>.</w:t>
      </w:r>
      <w:r w:rsidR="00CC7120">
        <w:tab/>
      </w:r>
      <w:r w:rsidR="00403134">
        <w:t>CORRESPONDENCE</w:t>
      </w:r>
    </w:p>
    <w:p w:rsidR="005D179E" w:rsidRPr="005D179E" w:rsidRDefault="005D179E" w:rsidP="005D179E">
      <w:pPr>
        <w:pStyle w:val="Heading3"/>
        <w:spacing w:before="0"/>
        <w:ind w:firstLine="720"/>
        <w:rPr>
          <w:rFonts w:ascii="Calibri" w:hAnsi="Calibri"/>
          <w:b w:val="0"/>
          <w:color w:val="auto"/>
        </w:rPr>
      </w:pPr>
      <w:r w:rsidRPr="005D179E">
        <w:rPr>
          <w:rFonts w:ascii="Calibri" w:hAnsi="Calibri"/>
          <w:b w:val="0"/>
          <w:color w:val="auto"/>
        </w:rPr>
        <w:t xml:space="preserve">None </w:t>
      </w:r>
    </w:p>
    <w:p w:rsidR="007E0D19" w:rsidRDefault="0086047C" w:rsidP="00FC700D">
      <w:pPr>
        <w:pStyle w:val="Heading1"/>
      </w:pPr>
      <w:r>
        <w:t>9</w:t>
      </w:r>
      <w:r w:rsidR="00FC700D">
        <w:t>.</w:t>
      </w:r>
      <w:r w:rsidR="00FC700D">
        <w:tab/>
      </w:r>
      <w:r w:rsidR="00403134">
        <w:t xml:space="preserve">NEW BUSINESS </w:t>
      </w:r>
    </w:p>
    <w:p w:rsidR="00984A59" w:rsidRDefault="00984A59" w:rsidP="00984A59">
      <w:pPr>
        <w:pStyle w:val="Heading3"/>
      </w:pPr>
      <w:r>
        <w:t>Steele Community Centre Concessions Request for Proposals</w:t>
      </w:r>
    </w:p>
    <w:p w:rsidR="00984A59" w:rsidRPr="00984A59" w:rsidRDefault="00984A59" w:rsidP="00984A59"/>
    <w:p w:rsidR="00984A59" w:rsidRDefault="00984A59" w:rsidP="00984A59">
      <w:r>
        <w:t>The Town issued a Request for Proposals for operation of the canteen and alcohol concession at the Steele Community Centre and two bids were received.  The successful bidder will hold the contract from September 1, 2017 to August 31, 2020.</w:t>
      </w:r>
    </w:p>
    <w:p w:rsidR="00984A59" w:rsidRDefault="00984A59" w:rsidP="00984A59"/>
    <w:p w:rsidR="00984A59" w:rsidRPr="00984A59" w:rsidRDefault="00984A59" w:rsidP="00984A59">
      <w:pPr>
        <w:rPr>
          <w:b/>
          <w:sz w:val="26"/>
          <w:szCs w:val="26"/>
        </w:rPr>
      </w:pPr>
      <w:r w:rsidRPr="00984A59">
        <w:rPr>
          <w:b/>
          <w:sz w:val="26"/>
          <w:szCs w:val="26"/>
        </w:rPr>
        <w:lastRenderedPageBreak/>
        <w:t>Motion #17-165</w:t>
      </w:r>
    </w:p>
    <w:p w:rsidR="00984A59" w:rsidRPr="00984A59" w:rsidRDefault="00984A59" w:rsidP="00984A59">
      <w:pPr>
        <w:rPr>
          <w:b/>
          <w:sz w:val="26"/>
          <w:szCs w:val="26"/>
        </w:rPr>
      </w:pPr>
      <w:proofErr w:type="gramStart"/>
      <w:r w:rsidRPr="00984A59">
        <w:rPr>
          <w:b/>
          <w:sz w:val="26"/>
          <w:szCs w:val="26"/>
        </w:rPr>
        <w:t>Canteen and Alcohol Concessions – Robin’s Donuts NL Ltd.</w:t>
      </w:r>
      <w:proofErr w:type="gramEnd"/>
    </w:p>
    <w:p w:rsidR="00984A59" w:rsidRDefault="00984A59" w:rsidP="00984A59"/>
    <w:p w:rsidR="00984A59" w:rsidRDefault="00984A59" w:rsidP="00984A59">
      <w:r>
        <w:t xml:space="preserve">Moved by </w:t>
      </w:r>
      <w:proofErr w:type="spellStart"/>
      <w:r>
        <w:t>Councillor</w:t>
      </w:r>
      <w:proofErr w:type="spellEnd"/>
      <w:r>
        <w:t xml:space="preserve"> Dove and seconded by Deputy Mayor Abbott that the contract for provision of the canteen and alcohol concessions at the Steele Community Centre for the period of September 1, 2017 to August 31, 2020 be awarded to Robin’s Donuts NL Ltd.</w:t>
      </w:r>
    </w:p>
    <w:p w:rsidR="00984A59" w:rsidRDefault="00984A59" w:rsidP="00984A59"/>
    <w:p w:rsidR="00984A59" w:rsidRDefault="00984A59" w:rsidP="00984A59">
      <w:r>
        <w:tab/>
      </w:r>
      <w:r>
        <w:tab/>
        <w:t xml:space="preserve">In </w:t>
      </w:r>
      <w:proofErr w:type="spellStart"/>
      <w:r>
        <w:t>Favour</w:t>
      </w:r>
      <w:proofErr w:type="spellEnd"/>
      <w:r>
        <w:t>:</w:t>
      </w:r>
      <w:r>
        <w:tab/>
        <w:t>5</w:t>
      </w:r>
      <w:r>
        <w:tab/>
        <w:t>Opposing:</w:t>
      </w:r>
      <w:r>
        <w:tab/>
        <w:t>0</w:t>
      </w:r>
    </w:p>
    <w:p w:rsidR="00984A59" w:rsidRDefault="00984A59" w:rsidP="00984A59"/>
    <w:p w:rsidR="00984A59" w:rsidRDefault="00984A59" w:rsidP="00984A59">
      <w:r w:rsidRPr="00984A59">
        <w:rPr>
          <w:b/>
        </w:rPr>
        <w:t>Decision:</w:t>
      </w:r>
      <w:r w:rsidRPr="00984A59">
        <w:rPr>
          <w:b/>
        </w:rPr>
        <w:tab/>
      </w:r>
      <w:r>
        <w:t>Motion carried.</w:t>
      </w:r>
    </w:p>
    <w:p w:rsidR="00984A59" w:rsidRDefault="00984A59" w:rsidP="00984A59"/>
    <w:p w:rsidR="00984A59" w:rsidRDefault="00984A59" w:rsidP="00984A59">
      <w:r>
        <w:t>The Town also issued a Request for Proposal for operation of the vending machines in the Steele Community Centre and once again two bids were received.</w:t>
      </w:r>
    </w:p>
    <w:p w:rsidR="00984A59" w:rsidRDefault="00984A59" w:rsidP="00984A59"/>
    <w:p w:rsidR="00984A59" w:rsidRPr="00B74F1A" w:rsidRDefault="00984A59" w:rsidP="00984A59">
      <w:pPr>
        <w:rPr>
          <w:b/>
          <w:sz w:val="26"/>
          <w:szCs w:val="26"/>
        </w:rPr>
      </w:pPr>
      <w:r w:rsidRPr="00B74F1A">
        <w:rPr>
          <w:b/>
          <w:sz w:val="26"/>
          <w:szCs w:val="26"/>
        </w:rPr>
        <w:t>Motion #17-166</w:t>
      </w:r>
    </w:p>
    <w:p w:rsidR="00984A59" w:rsidRPr="00B74F1A" w:rsidRDefault="00B74F1A" w:rsidP="00984A59">
      <w:pPr>
        <w:rPr>
          <w:b/>
          <w:sz w:val="26"/>
          <w:szCs w:val="26"/>
        </w:rPr>
      </w:pPr>
      <w:proofErr w:type="gramStart"/>
      <w:r w:rsidRPr="00B74F1A">
        <w:rPr>
          <w:b/>
          <w:sz w:val="26"/>
          <w:szCs w:val="26"/>
        </w:rPr>
        <w:t xml:space="preserve">Vending Machines – DL </w:t>
      </w:r>
      <w:proofErr w:type="spellStart"/>
      <w:r w:rsidRPr="00B74F1A">
        <w:rPr>
          <w:b/>
          <w:sz w:val="26"/>
          <w:szCs w:val="26"/>
        </w:rPr>
        <w:t>Hounsell</w:t>
      </w:r>
      <w:proofErr w:type="spellEnd"/>
      <w:r w:rsidRPr="00B74F1A">
        <w:rPr>
          <w:b/>
          <w:sz w:val="26"/>
          <w:szCs w:val="26"/>
        </w:rPr>
        <w:t xml:space="preserve"> Ltd.</w:t>
      </w:r>
      <w:proofErr w:type="gramEnd"/>
    </w:p>
    <w:p w:rsidR="00984A59" w:rsidRDefault="00984A59" w:rsidP="00984A59"/>
    <w:p w:rsidR="00984A59" w:rsidRDefault="00B74F1A" w:rsidP="00984A59">
      <w:r>
        <w:t xml:space="preserve">Moved by </w:t>
      </w:r>
      <w:proofErr w:type="spellStart"/>
      <w:r>
        <w:t>Councillor</w:t>
      </w:r>
      <w:proofErr w:type="spellEnd"/>
      <w:r>
        <w:t xml:space="preserve"> Dove and seconded by </w:t>
      </w:r>
      <w:proofErr w:type="spellStart"/>
      <w:r>
        <w:t>Councillor</w:t>
      </w:r>
      <w:proofErr w:type="spellEnd"/>
      <w:r>
        <w:t xml:space="preserve"> Parrott</w:t>
      </w:r>
      <w:r w:rsidR="00984A59">
        <w:t xml:space="preserve"> that the contract for provision of vending machine services at the Steele Community Centre for the period of September 1, 2017 to August 31, 2020 be awarded to DL </w:t>
      </w:r>
      <w:proofErr w:type="spellStart"/>
      <w:r w:rsidR="00984A59">
        <w:t>Hounsell</w:t>
      </w:r>
      <w:proofErr w:type="spellEnd"/>
      <w:r w:rsidR="00984A59">
        <w:t xml:space="preserve"> Ltd.</w:t>
      </w:r>
    </w:p>
    <w:p w:rsidR="00B74F1A" w:rsidRDefault="00B74F1A" w:rsidP="00984A59"/>
    <w:p w:rsidR="00B74F1A" w:rsidRDefault="00B74F1A" w:rsidP="00984A59">
      <w:r>
        <w:tab/>
      </w:r>
      <w:r>
        <w:tab/>
        <w:t xml:space="preserve">In </w:t>
      </w:r>
      <w:proofErr w:type="spellStart"/>
      <w:r>
        <w:t>Favour</w:t>
      </w:r>
      <w:proofErr w:type="spellEnd"/>
      <w:r>
        <w:t>:</w:t>
      </w:r>
      <w:r>
        <w:tab/>
        <w:t>5</w:t>
      </w:r>
      <w:r>
        <w:tab/>
        <w:t>Opposing:</w:t>
      </w:r>
      <w:r>
        <w:tab/>
        <w:t>0</w:t>
      </w:r>
    </w:p>
    <w:p w:rsidR="00B74F1A" w:rsidRDefault="00B74F1A" w:rsidP="00984A59"/>
    <w:p w:rsidR="00B74F1A" w:rsidRDefault="00B74F1A" w:rsidP="00984A59">
      <w:r w:rsidRPr="00B74F1A">
        <w:rPr>
          <w:b/>
        </w:rPr>
        <w:t>Decision:</w:t>
      </w:r>
      <w:r>
        <w:tab/>
        <w:t>Motion carried.</w:t>
      </w:r>
    </w:p>
    <w:p w:rsidR="003724D6" w:rsidRDefault="003724D6" w:rsidP="00984A59"/>
    <w:p w:rsidR="003724D6" w:rsidRDefault="003724D6" w:rsidP="003724D6">
      <w:pPr>
        <w:pStyle w:val="Heading3"/>
      </w:pPr>
      <w:r>
        <w:t>Leave of Absence – Constable Fudge</w:t>
      </w:r>
    </w:p>
    <w:p w:rsidR="003724D6" w:rsidRDefault="003724D6" w:rsidP="003724D6">
      <w:pPr>
        <w:rPr>
          <w:b/>
          <w:u w:val="single"/>
        </w:rPr>
      </w:pPr>
    </w:p>
    <w:p w:rsidR="003724D6" w:rsidRDefault="003724D6" w:rsidP="003724D6">
      <w:r>
        <w:t>Section 15(7) of the Municipal Elections Act requires Council to provide a leave of absence to an employee who is not a clerk, manager or department head in order to allow them to be nominated as a candidate for council.  Constable Fudge has submitted a request for a leave of absence in order to run in the upcoming municipal election.</w:t>
      </w:r>
    </w:p>
    <w:p w:rsidR="003724D6" w:rsidRDefault="003724D6" w:rsidP="003724D6"/>
    <w:p w:rsidR="003724D6" w:rsidRPr="003724D6" w:rsidRDefault="003724D6" w:rsidP="003724D6">
      <w:pPr>
        <w:rPr>
          <w:b/>
          <w:sz w:val="26"/>
          <w:szCs w:val="26"/>
        </w:rPr>
      </w:pPr>
      <w:r w:rsidRPr="003724D6">
        <w:rPr>
          <w:b/>
          <w:sz w:val="26"/>
          <w:szCs w:val="26"/>
        </w:rPr>
        <w:t>Motion #17-167</w:t>
      </w:r>
    </w:p>
    <w:p w:rsidR="003724D6" w:rsidRPr="003724D6" w:rsidRDefault="003724D6" w:rsidP="003724D6">
      <w:pPr>
        <w:rPr>
          <w:b/>
          <w:sz w:val="26"/>
          <w:szCs w:val="26"/>
        </w:rPr>
      </w:pPr>
      <w:r w:rsidRPr="003724D6">
        <w:rPr>
          <w:b/>
          <w:sz w:val="26"/>
          <w:szCs w:val="26"/>
        </w:rPr>
        <w:t>Leave of Absence – Constable Fudge</w:t>
      </w:r>
    </w:p>
    <w:p w:rsidR="003724D6" w:rsidRDefault="003724D6" w:rsidP="003724D6"/>
    <w:p w:rsidR="003724D6" w:rsidRPr="00BA45E1" w:rsidRDefault="003724D6" w:rsidP="003724D6">
      <w:r>
        <w:t xml:space="preserve">Moved by </w:t>
      </w:r>
      <w:proofErr w:type="spellStart"/>
      <w:r>
        <w:t>Councillor</w:t>
      </w:r>
      <w:proofErr w:type="spellEnd"/>
      <w:r>
        <w:t xml:space="preserve"> Dove and seconded by Deputy Mayor Abbott that Constable Fudge be granted a leave of absence for the period of August 30</w:t>
      </w:r>
      <w:r w:rsidRPr="00BA45E1">
        <w:rPr>
          <w:vertAlign w:val="superscript"/>
        </w:rPr>
        <w:t>th</w:t>
      </w:r>
      <w:r>
        <w:t xml:space="preserve"> to September 27</w:t>
      </w:r>
      <w:r w:rsidRPr="00BA45E1">
        <w:rPr>
          <w:vertAlign w:val="superscript"/>
        </w:rPr>
        <w:t>th</w:t>
      </w:r>
      <w:r>
        <w:t>, 2017.</w:t>
      </w:r>
    </w:p>
    <w:p w:rsidR="003724D6" w:rsidRPr="00445DD4" w:rsidRDefault="003724D6" w:rsidP="00984A59"/>
    <w:p w:rsidR="0031340C" w:rsidRDefault="003724D6" w:rsidP="0031340C">
      <w:r>
        <w:tab/>
      </w:r>
      <w:r>
        <w:tab/>
        <w:t xml:space="preserve">In </w:t>
      </w:r>
      <w:proofErr w:type="spellStart"/>
      <w:r>
        <w:t>Favour</w:t>
      </w:r>
      <w:proofErr w:type="spellEnd"/>
      <w:r>
        <w:t>:</w:t>
      </w:r>
      <w:r>
        <w:tab/>
        <w:t>5</w:t>
      </w:r>
      <w:r>
        <w:tab/>
        <w:t>Opposing:</w:t>
      </w:r>
      <w:r>
        <w:tab/>
        <w:t>0</w:t>
      </w:r>
    </w:p>
    <w:p w:rsidR="003724D6" w:rsidRDefault="003724D6" w:rsidP="0031340C"/>
    <w:p w:rsidR="003724D6" w:rsidRPr="0031340C" w:rsidRDefault="003724D6" w:rsidP="0031340C">
      <w:r w:rsidRPr="003724D6">
        <w:rPr>
          <w:b/>
        </w:rPr>
        <w:t>Decision:</w:t>
      </w:r>
      <w:r w:rsidRPr="003724D6">
        <w:rPr>
          <w:b/>
        </w:rPr>
        <w:tab/>
      </w:r>
      <w:r>
        <w:t>Motion carried.</w:t>
      </w:r>
    </w:p>
    <w:p w:rsidR="00181B10" w:rsidRPr="00181B10" w:rsidRDefault="00CC7120" w:rsidP="00181B10">
      <w:pPr>
        <w:pStyle w:val="Heading1"/>
      </w:pPr>
      <w:r>
        <w:lastRenderedPageBreak/>
        <w:t>1</w:t>
      </w:r>
      <w:r w:rsidR="0086047C">
        <w:t>0</w:t>
      </w:r>
      <w:r w:rsidR="00062AE1">
        <w:t>.</w:t>
      </w:r>
      <w:r w:rsidR="00FC700D">
        <w:tab/>
        <w:t>ADJOURNMENT</w:t>
      </w:r>
    </w:p>
    <w:p w:rsidR="00B0215E" w:rsidRDefault="00B0215E" w:rsidP="00B0215E"/>
    <w:p w:rsidR="00770408" w:rsidRPr="00FE4DA8" w:rsidRDefault="00B0215E" w:rsidP="00B0215E">
      <w:pPr>
        <w:rPr>
          <w:b/>
          <w:sz w:val="26"/>
          <w:szCs w:val="26"/>
        </w:rPr>
      </w:pPr>
      <w:r w:rsidRPr="00FE4DA8">
        <w:rPr>
          <w:b/>
          <w:sz w:val="26"/>
          <w:szCs w:val="26"/>
        </w:rPr>
        <w:t>Motion #</w:t>
      </w:r>
      <w:r w:rsidR="00C12874" w:rsidRPr="00FE4DA8">
        <w:rPr>
          <w:b/>
          <w:sz w:val="26"/>
          <w:szCs w:val="26"/>
        </w:rPr>
        <w:t>17-</w:t>
      </w:r>
      <w:r w:rsidR="003724D6">
        <w:rPr>
          <w:b/>
          <w:sz w:val="26"/>
          <w:szCs w:val="26"/>
        </w:rPr>
        <w:t>168</w:t>
      </w:r>
    </w:p>
    <w:p w:rsidR="00B0215E" w:rsidRPr="00FE4DA8" w:rsidRDefault="00B0215E" w:rsidP="00B0215E">
      <w:pPr>
        <w:rPr>
          <w:b/>
          <w:sz w:val="26"/>
          <w:szCs w:val="26"/>
        </w:rPr>
      </w:pPr>
      <w:r w:rsidRPr="00FE4DA8">
        <w:rPr>
          <w:b/>
          <w:sz w:val="26"/>
          <w:szCs w:val="26"/>
        </w:rPr>
        <w:t>Adjournment</w:t>
      </w:r>
    </w:p>
    <w:p w:rsidR="00B0215E" w:rsidRPr="00FE4DA8" w:rsidRDefault="00B0215E" w:rsidP="00B0215E">
      <w:pPr>
        <w:rPr>
          <w:b/>
        </w:rPr>
      </w:pPr>
    </w:p>
    <w:p w:rsidR="00B0215E" w:rsidRPr="00FE4DA8" w:rsidRDefault="00B0215E" w:rsidP="00B0215E">
      <w:r w:rsidRPr="00FE4DA8">
        <w:t xml:space="preserve">There being no further business, it was moved by </w:t>
      </w:r>
      <w:r w:rsidR="003724D6">
        <w:t>Deputy Mayor Abbott</w:t>
      </w:r>
      <w:r w:rsidR="0024366B">
        <w:t xml:space="preserve"> </w:t>
      </w:r>
      <w:r w:rsidR="00B14A07" w:rsidRPr="00FE4DA8">
        <w:t xml:space="preserve">and seconded by </w:t>
      </w:r>
      <w:proofErr w:type="spellStart"/>
      <w:r w:rsidR="00B14A07" w:rsidRPr="00FE4DA8">
        <w:t>Councillor</w:t>
      </w:r>
      <w:proofErr w:type="spellEnd"/>
      <w:r w:rsidR="0024366B">
        <w:t xml:space="preserve"> </w:t>
      </w:r>
      <w:r w:rsidR="003724D6">
        <w:t>Anstey</w:t>
      </w:r>
      <w:r w:rsidR="0024366B">
        <w:t xml:space="preserve"> </w:t>
      </w:r>
      <w:r w:rsidR="00B83E10" w:rsidRPr="00FE4DA8">
        <w:t>t</w:t>
      </w:r>
      <w:r w:rsidRPr="00FE4DA8">
        <w:t>hat the meeting be adjourned.</w:t>
      </w:r>
    </w:p>
    <w:p w:rsidR="003B700F" w:rsidRPr="00FE4DA8" w:rsidRDefault="003B700F" w:rsidP="00B0215E"/>
    <w:p w:rsidR="00CE2F98" w:rsidRPr="00FE4DA8" w:rsidRDefault="002D7467" w:rsidP="00562AF3">
      <w:pPr>
        <w:ind w:left="720" w:firstLine="720"/>
      </w:pPr>
      <w:r w:rsidRPr="00FE4DA8">
        <w:t xml:space="preserve">In </w:t>
      </w:r>
      <w:proofErr w:type="spellStart"/>
      <w:r w:rsidRPr="00FE4DA8">
        <w:t>Favour</w:t>
      </w:r>
      <w:proofErr w:type="spellEnd"/>
      <w:r w:rsidRPr="00FE4DA8">
        <w:t>:</w:t>
      </w:r>
      <w:r w:rsidRPr="00FE4DA8">
        <w:tab/>
      </w:r>
      <w:r w:rsidR="00AE0C1D">
        <w:t>5</w:t>
      </w:r>
      <w:r w:rsidR="00B0215E" w:rsidRPr="00FE4DA8">
        <w:tab/>
        <w:t>Opposing:</w:t>
      </w:r>
      <w:r w:rsidR="00B0215E" w:rsidRPr="00FE4DA8">
        <w:tab/>
      </w:r>
      <w:r w:rsidR="00CC10D5" w:rsidRPr="00FE4DA8">
        <w:t>0</w:t>
      </w:r>
    </w:p>
    <w:p w:rsidR="00CE2F98" w:rsidRPr="00FE4DA8" w:rsidRDefault="00CE2F98" w:rsidP="007E0D19"/>
    <w:p w:rsidR="001C16A5" w:rsidRDefault="00B0215E" w:rsidP="007E0D19">
      <w:r w:rsidRPr="00FE4DA8">
        <w:rPr>
          <w:b/>
        </w:rPr>
        <w:t>Decision:</w:t>
      </w:r>
      <w:r w:rsidRPr="00FE4DA8">
        <w:tab/>
        <w:t xml:space="preserve">Motion </w:t>
      </w:r>
      <w:r w:rsidR="001C16A5" w:rsidRPr="00FE4DA8">
        <w:t>carried.</w:t>
      </w:r>
    </w:p>
    <w:p w:rsidR="003724D6" w:rsidRDefault="003724D6" w:rsidP="007E0D19"/>
    <w:p w:rsidR="00FF40F4" w:rsidRPr="00FE4DA8" w:rsidRDefault="000A1E38" w:rsidP="007E0D19">
      <w:r w:rsidRPr="00FE4DA8">
        <w:t>T</w:t>
      </w:r>
      <w:r w:rsidR="00FC700D" w:rsidRPr="00FE4DA8">
        <w:t>he meeting adjourned at</w:t>
      </w:r>
      <w:r w:rsidR="0024366B">
        <w:t xml:space="preserve"> </w:t>
      </w:r>
      <w:r w:rsidR="001042EE" w:rsidRPr="00FE4DA8">
        <w:t>5</w:t>
      </w:r>
      <w:r w:rsidR="00562AF3" w:rsidRPr="00FE4DA8">
        <w:t>:</w:t>
      </w:r>
      <w:r w:rsidR="003724D6">
        <w:t>14</w:t>
      </w:r>
      <w:r w:rsidR="00FC4E11" w:rsidRPr="00FE4DA8">
        <w:t>pm</w:t>
      </w:r>
      <w:r w:rsidR="00C613CD" w:rsidRPr="00FE4DA8">
        <w:t>.</w:t>
      </w:r>
    </w:p>
    <w:p w:rsidR="0036586B" w:rsidRDefault="0036586B" w:rsidP="007E0D19"/>
    <w:p w:rsidR="00AE0C1D" w:rsidRDefault="00AE0C1D" w:rsidP="007E0D19"/>
    <w:p w:rsidR="00FC700D" w:rsidRPr="00175429" w:rsidRDefault="00813A5C">
      <w:pPr>
        <w:rPr>
          <w:b/>
        </w:rP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A65450" w:rsidRDefault="00AE0C1D" w:rsidP="00FC700D">
      <w:pPr>
        <w:rPr>
          <w:b/>
        </w:rPr>
      </w:pPr>
      <w:r>
        <w:rPr>
          <w:b/>
        </w:rPr>
        <w:t xml:space="preserve">C. </w:t>
      </w:r>
      <w:r w:rsidR="003724D6">
        <w:rPr>
          <w:b/>
        </w:rPr>
        <w:t>Elliott, Mayor</w:t>
      </w:r>
    </w:p>
    <w:p w:rsidR="00750C3D" w:rsidRDefault="00750C3D" w:rsidP="00FC700D">
      <w:pPr>
        <w:rPr>
          <w:b/>
        </w:rPr>
      </w:pPr>
    </w:p>
    <w:p w:rsidR="00750C3D" w:rsidRDefault="00750C3D" w:rsidP="00FC700D">
      <w:pPr>
        <w:rPr>
          <w:b/>
        </w:rPr>
      </w:pPr>
    </w:p>
    <w:p w:rsidR="007F2224" w:rsidRDefault="007F2224" w:rsidP="00FC700D">
      <w:pPr>
        <w:rPr>
          <w:b/>
        </w:rPr>
      </w:pPr>
      <w:r>
        <w:rPr>
          <w:b/>
        </w:rPr>
        <w:t>___________________________________</w:t>
      </w:r>
    </w:p>
    <w:p w:rsidR="007F2224" w:rsidRPr="00FC700D" w:rsidRDefault="00E1397F" w:rsidP="00FC700D">
      <w:pPr>
        <w:rPr>
          <w:b/>
        </w:rPr>
      </w:pPr>
      <w:r>
        <w:rPr>
          <w:b/>
        </w:rPr>
        <w:t>G. Brown, Town Clerk</w:t>
      </w:r>
    </w:p>
    <w:sectPr w:rsidR="007F2224" w:rsidRPr="00FC700D" w:rsidSect="00B05AB5">
      <w:headerReference w:type="default" r:id="rId9"/>
      <w:headerReference w:type="first" r:id="rId10"/>
      <w:pgSz w:w="12240" w:h="15840"/>
      <w:pgMar w:top="1440" w:right="1440" w:bottom="117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3A5C" w:rsidRDefault="00813A5C" w:rsidP="007E0D19">
      <w:r>
        <w:separator/>
      </w:r>
    </w:p>
  </w:endnote>
  <w:endnote w:type="continuationSeparator" w:id="0">
    <w:p w:rsidR="00813A5C" w:rsidRDefault="00813A5C"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3A5C" w:rsidRDefault="00813A5C" w:rsidP="007E0D19">
      <w:r>
        <w:separator/>
      </w:r>
    </w:p>
  </w:footnote>
  <w:footnote w:type="continuationSeparator" w:id="0">
    <w:p w:rsidR="00813A5C" w:rsidRDefault="00813A5C"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925" w:rsidRPr="007E0D19" w:rsidRDefault="00FA4925"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Pr>
        <w:b/>
        <w:i/>
        <w:color w:val="808080" w:themeColor="background1" w:themeShade="80"/>
      </w:rPr>
      <w:tab/>
      <w:t>July 5, 2017</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Pr="007E0D19">
          <w:rPr>
            <w:b/>
            <w:i/>
            <w:color w:val="7F7F7F" w:themeColor="text1" w:themeTint="80"/>
          </w:rPr>
          <w:fldChar w:fldCharType="begin"/>
        </w:r>
        <w:r w:rsidRPr="007E0D19">
          <w:rPr>
            <w:b/>
            <w:i/>
            <w:color w:val="7F7F7F" w:themeColor="text1" w:themeTint="80"/>
          </w:rPr>
          <w:instrText xml:space="preserve"> PAGE </w:instrText>
        </w:r>
        <w:r w:rsidRPr="007E0D19">
          <w:rPr>
            <w:b/>
            <w:i/>
            <w:color w:val="7F7F7F" w:themeColor="text1" w:themeTint="80"/>
          </w:rPr>
          <w:fldChar w:fldCharType="separate"/>
        </w:r>
        <w:r w:rsidR="0070750D">
          <w:rPr>
            <w:b/>
            <w:i/>
            <w:noProof/>
            <w:color w:val="7F7F7F" w:themeColor="text1" w:themeTint="80"/>
          </w:rPr>
          <w:t>19</w:t>
        </w:r>
        <w:r w:rsidRPr="007E0D19">
          <w:rPr>
            <w:b/>
            <w:i/>
            <w:color w:val="7F7F7F" w:themeColor="text1" w:themeTint="80"/>
          </w:rPr>
          <w:fldChar w:fldCharType="end"/>
        </w:r>
        <w:r w:rsidRPr="007E0D19">
          <w:rPr>
            <w:b/>
            <w:i/>
            <w:color w:val="7F7F7F" w:themeColor="text1" w:themeTint="80"/>
          </w:rPr>
          <w:t xml:space="preserve"> of </w:t>
        </w:r>
        <w:r w:rsidRPr="007E0D19">
          <w:rPr>
            <w:b/>
            <w:i/>
            <w:color w:val="7F7F7F" w:themeColor="text1" w:themeTint="80"/>
          </w:rPr>
          <w:fldChar w:fldCharType="begin"/>
        </w:r>
        <w:r w:rsidRPr="007E0D19">
          <w:rPr>
            <w:b/>
            <w:i/>
            <w:color w:val="7F7F7F" w:themeColor="text1" w:themeTint="80"/>
          </w:rPr>
          <w:instrText xml:space="preserve"> NUMPAGES  </w:instrText>
        </w:r>
        <w:r w:rsidRPr="007E0D19">
          <w:rPr>
            <w:b/>
            <w:i/>
            <w:color w:val="7F7F7F" w:themeColor="text1" w:themeTint="80"/>
          </w:rPr>
          <w:fldChar w:fldCharType="separate"/>
        </w:r>
        <w:r w:rsidR="0070750D">
          <w:rPr>
            <w:b/>
            <w:i/>
            <w:noProof/>
            <w:color w:val="7F7F7F" w:themeColor="text1" w:themeTint="80"/>
          </w:rPr>
          <w:t>19</w:t>
        </w:r>
        <w:r w:rsidRPr="007E0D19">
          <w:rPr>
            <w:b/>
            <w:i/>
            <w:color w:val="7F7F7F" w:themeColor="text1" w:themeTint="80"/>
          </w:rPr>
          <w:fldChar w:fldCharType="end"/>
        </w:r>
      </w:sdtContent>
    </w:sdt>
  </w:p>
  <w:p w:rsidR="00FA4925" w:rsidRPr="00C22809" w:rsidRDefault="00FA4925">
    <w:pPr>
      <w:pStyle w:val="Header"/>
      <w:rPr>
        <w:b/>
        <w:i/>
        <w:color w:val="808080" w:themeColor="background1" w:themeShade="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925" w:rsidRPr="00C20CB1" w:rsidRDefault="00FA4925"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FA4925" w:rsidRPr="001169EB" w:rsidRDefault="00FA4925"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FA4925" w:rsidRPr="001169EB" w:rsidRDefault="00FA4925"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July 5, 2017 @ 4:30 p</w:t>
    </w:r>
    <w:r w:rsidRPr="001169EB">
      <w:rPr>
        <w:rFonts w:cs="Arial"/>
        <w:b/>
        <w:sz w:val="28"/>
        <w:szCs w:val="28"/>
      </w:rPr>
      <w:t>m</w:t>
    </w:r>
  </w:p>
  <w:p w:rsidR="00FA4925" w:rsidRDefault="00FA4925"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20520"/>
    <w:multiLevelType w:val="hybridMultilevel"/>
    <w:tmpl w:val="F55A45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20066B"/>
    <w:multiLevelType w:val="hybridMultilevel"/>
    <w:tmpl w:val="03B8FF5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
    <w:nsid w:val="10165F6F"/>
    <w:multiLevelType w:val="hybridMultilevel"/>
    <w:tmpl w:val="A91C0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1A07AC"/>
    <w:multiLevelType w:val="hybridMultilevel"/>
    <w:tmpl w:val="6ACE01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B20B8E"/>
    <w:multiLevelType w:val="hybridMultilevel"/>
    <w:tmpl w:val="D5745F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10A4249"/>
    <w:multiLevelType w:val="hybridMultilevel"/>
    <w:tmpl w:val="7B2EF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245B7962"/>
    <w:multiLevelType w:val="hybridMultilevel"/>
    <w:tmpl w:val="091A6D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6A133A4"/>
    <w:multiLevelType w:val="hybridMultilevel"/>
    <w:tmpl w:val="A9E8B99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8">
    <w:nsid w:val="2C015C15"/>
    <w:multiLevelType w:val="hybridMultilevel"/>
    <w:tmpl w:val="5D8ADE70"/>
    <w:lvl w:ilvl="0" w:tplc="C4B84610">
      <w:start w:val="2"/>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C1A10C6"/>
    <w:multiLevelType w:val="hybridMultilevel"/>
    <w:tmpl w:val="BAC823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D140A96"/>
    <w:multiLevelType w:val="hybridMultilevel"/>
    <w:tmpl w:val="7C44C9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E97F86"/>
    <w:multiLevelType w:val="hybridMultilevel"/>
    <w:tmpl w:val="7FB60D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3759E4"/>
    <w:multiLevelType w:val="hybridMultilevel"/>
    <w:tmpl w:val="B714E9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A35D9"/>
    <w:multiLevelType w:val="hybridMultilevel"/>
    <w:tmpl w:val="0FDE3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82B1917"/>
    <w:multiLevelType w:val="hybridMultilevel"/>
    <w:tmpl w:val="96245DD8"/>
    <w:lvl w:ilvl="0" w:tplc="676AC7E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9F13AB"/>
    <w:multiLevelType w:val="hybridMultilevel"/>
    <w:tmpl w:val="C18A875C"/>
    <w:lvl w:ilvl="0" w:tplc="94DAFF68">
      <w:start w:val="1"/>
      <w:numFmt w:val="lowerLetter"/>
      <w:lvlText w:val="%1)"/>
      <w:lvlJc w:val="left"/>
      <w:pPr>
        <w:ind w:left="645" w:hanging="360"/>
      </w:pPr>
    </w:lvl>
    <w:lvl w:ilvl="1" w:tplc="10090019">
      <w:start w:val="1"/>
      <w:numFmt w:val="lowerLetter"/>
      <w:lvlText w:val="%2."/>
      <w:lvlJc w:val="left"/>
      <w:pPr>
        <w:ind w:left="1365" w:hanging="360"/>
      </w:pPr>
    </w:lvl>
    <w:lvl w:ilvl="2" w:tplc="1009001B">
      <w:start w:val="1"/>
      <w:numFmt w:val="lowerRoman"/>
      <w:lvlText w:val="%3."/>
      <w:lvlJc w:val="right"/>
      <w:pPr>
        <w:ind w:left="2085" w:hanging="180"/>
      </w:pPr>
    </w:lvl>
    <w:lvl w:ilvl="3" w:tplc="1009000F">
      <w:start w:val="1"/>
      <w:numFmt w:val="decimal"/>
      <w:lvlText w:val="%4."/>
      <w:lvlJc w:val="left"/>
      <w:pPr>
        <w:ind w:left="2805" w:hanging="360"/>
      </w:pPr>
    </w:lvl>
    <w:lvl w:ilvl="4" w:tplc="10090019">
      <w:start w:val="1"/>
      <w:numFmt w:val="lowerLetter"/>
      <w:lvlText w:val="%5."/>
      <w:lvlJc w:val="left"/>
      <w:pPr>
        <w:ind w:left="3525" w:hanging="360"/>
      </w:pPr>
    </w:lvl>
    <w:lvl w:ilvl="5" w:tplc="1009001B">
      <w:start w:val="1"/>
      <w:numFmt w:val="lowerRoman"/>
      <w:lvlText w:val="%6."/>
      <w:lvlJc w:val="right"/>
      <w:pPr>
        <w:ind w:left="4245" w:hanging="180"/>
      </w:pPr>
    </w:lvl>
    <w:lvl w:ilvl="6" w:tplc="1009000F">
      <w:start w:val="1"/>
      <w:numFmt w:val="decimal"/>
      <w:lvlText w:val="%7."/>
      <w:lvlJc w:val="left"/>
      <w:pPr>
        <w:ind w:left="4965" w:hanging="360"/>
      </w:pPr>
    </w:lvl>
    <w:lvl w:ilvl="7" w:tplc="10090019">
      <w:start w:val="1"/>
      <w:numFmt w:val="lowerLetter"/>
      <w:lvlText w:val="%8."/>
      <w:lvlJc w:val="left"/>
      <w:pPr>
        <w:ind w:left="5685" w:hanging="360"/>
      </w:pPr>
    </w:lvl>
    <w:lvl w:ilvl="8" w:tplc="1009001B">
      <w:start w:val="1"/>
      <w:numFmt w:val="lowerRoman"/>
      <w:lvlText w:val="%9."/>
      <w:lvlJc w:val="right"/>
      <w:pPr>
        <w:ind w:left="6405" w:hanging="180"/>
      </w:pPr>
    </w:lvl>
  </w:abstractNum>
  <w:abstractNum w:abstractNumId="16">
    <w:nsid w:val="3FB96827"/>
    <w:multiLevelType w:val="hybridMultilevel"/>
    <w:tmpl w:val="FA624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B1093C"/>
    <w:multiLevelType w:val="hybridMultilevel"/>
    <w:tmpl w:val="3CD40C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7307FC"/>
    <w:multiLevelType w:val="hybridMultilevel"/>
    <w:tmpl w:val="1FAC7FE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nsid w:val="42736D95"/>
    <w:multiLevelType w:val="hybridMultilevel"/>
    <w:tmpl w:val="3110C2A6"/>
    <w:lvl w:ilvl="0" w:tplc="9F1EB826">
      <w:start w:val="2016"/>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49686CEA"/>
    <w:multiLevelType w:val="hybridMultilevel"/>
    <w:tmpl w:val="4D7293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4FAB2BCC"/>
    <w:multiLevelType w:val="hybridMultilevel"/>
    <w:tmpl w:val="85FCAD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06A273D"/>
    <w:multiLevelType w:val="hybridMultilevel"/>
    <w:tmpl w:val="A6349E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536D4684"/>
    <w:multiLevelType w:val="hybridMultilevel"/>
    <w:tmpl w:val="4D4A6D60"/>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4">
    <w:nsid w:val="539F32C8"/>
    <w:multiLevelType w:val="hybridMultilevel"/>
    <w:tmpl w:val="0F2E9C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4503EB5"/>
    <w:multiLevelType w:val="hybridMultilevel"/>
    <w:tmpl w:val="AA7E4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785295"/>
    <w:multiLevelType w:val="hybridMultilevel"/>
    <w:tmpl w:val="A9FCA188"/>
    <w:lvl w:ilvl="0" w:tplc="80360824">
      <w:start w:val="7"/>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57D55765"/>
    <w:multiLevelType w:val="hybridMultilevel"/>
    <w:tmpl w:val="FF561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5CAB6039"/>
    <w:multiLevelType w:val="hybridMultilevel"/>
    <w:tmpl w:val="521A4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E231E26"/>
    <w:multiLevelType w:val="hybridMultilevel"/>
    <w:tmpl w:val="F2347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0377891"/>
    <w:multiLevelType w:val="hybridMultilevel"/>
    <w:tmpl w:val="C98C9D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1C92318"/>
    <w:multiLevelType w:val="hybridMultilevel"/>
    <w:tmpl w:val="810A0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49A38AA"/>
    <w:multiLevelType w:val="hybridMultilevel"/>
    <w:tmpl w:val="1D0A70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F32190E"/>
    <w:multiLevelType w:val="hybridMultilevel"/>
    <w:tmpl w:val="E5CAF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0D454BA"/>
    <w:multiLevelType w:val="hybridMultilevel"/>
    <w:tmpl w:val="93BAC74C"/>
    <w:lvl w:ilvl="0" w:tplc="6C020134">
      <w:start w:val="10"/>
      <w:numFmt w:val="decimal"/>
      <w:lvlText w:val="%1."/>
      <w:lvlJc w:val="left"/>
      <w:pPr>
        <w:ind w:left="1800" w:hanging="360"/>
      </w:pPr>
      <w:rPr>
        <w:rFont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35">
    <w:nsid w:val="736B1808"/>
    <w:multiLevelType w:val="hybridMultilevel"/>
    <w:tmpl w:val="4A727D20"/>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36">
    <w:nsid w:val="779D2198"/>
    <w:multiLevelType w:val="hybridMultilevel"/>
    <w:tmpl w:val="9B80E60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nsid w:val="78494B83"/>
    <w:multiLevelType w:val="hybridMultilevel"/>
    <w:tmpl w:val="375E9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8DF443A"/>
    <w:multiLevelType w:val="hybridMultilevel"/>
    <w:tmpl w:val="71402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E25BD2"/>
    <w:multiLevelType w:val="hybridMultilevel"/>
    <w:tmpl w:val="C188F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7"/>
  </w:num>
  <w:num w:numId="2">
    <w:abstractNumId w:val="25"/>
  </w:num>
  <w:num w:numId="3">
    <w:abstractNumId w:val="33"/>
  </w:num>
  <w:num w:numId="4">
    <w:abstractNumId w:val="31"/>
  </w:num>
  <w:num w:numId="5">
    <w:abstractNumId w:val="3"/>
  </w:num>
  <w:num w:numId="6">
    <w:abstractNumId w:val="22"/>
  </w:num>
  <w:num w:numId="7">
    <w:abstractNumId w:val="8"/>
  </w:num>
  <w:num w:numId="8">
    <w:abstractNumId w:val="16"/>
  </w:num>
  <w:num w:numId="9">
    <w:abstractNumId w:val="38"/>
  </w:num>
  <w:num w:numId="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36"/>
  </w:num>
  <w:num w:numId="13">
    <w:abstractNumId w:val="2"/>
  </w:num>
  <w:num w:numId="14">
    <w:abstractNumId w:val="17"/>
  </w:num>
  <w:num w:numId="15">
    <w:abstractNumId w:val="9"/>
  </w:num>
  <w:num w:numId="16">
    <w:abstractNumId w:val="1"/>
  </w:num>
  <w:num w:numId="17">
    <w:abstractNumId w:val="30"/>
  </w:num>
  <w:num w:numId="18">
    <w:abstractNumId w:val="20"/>
  </w:num>
  <w:num w:numId="19">
    <w:abstractNumId w:val="18"/>
  </w:num>
  <w:num w:numId="20">
    <w:abstractNumId w:val="4"/>
  </w:num>
  <w:num w:numId="21">
    <w:abstractNumId w:val="34"/>
  </w:num>
  <w:num w:numId="22">
    <w:abstractNumId w:val="26"/>
  </w:num>
  <w:num w:numId="23">
    <w:abstractNumId w:val="32"/>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12"/>
  </w:num>
  <w:num w:numId="27">
    <w:abstractNumId w:val="35"/>
  </w:num>
  <w:num w:numId="28">
    <w:abstractNumId w:val="39"/>
  </w:num>
  <w:num w:numId="29">
    <w:abstractNumId w:val="6"/>
  </w:num>
  <w:num w:numId="30">
    <w:abstractNumId w:val="24"/>
  </w:num>
  <w:num w:numId="31">
    <w:abstractNumId w:val="11"/>
  </w:num>
  <w:num w:numId="32">
    <w:abstractNumId w:val="14"/>
  </w:num>
  <w:num w:numId="33">
    <w:abstractNumId w:val="29"/>
  </w:num>
  <w:num w:numId="34">
    <w:abstractNumId w:val="19"/>
  </w:num>
  <w:num w:numId="35">
    <w:abstractNumId w:val="7"/>
  </w:num>
  <w:num w:numId="36">
    <w:abstractNumId w:val="0"/>
  </w:num>
  <w:num w:numId="37">
    <w:abstractNumId w:val="13"/>
  </w:num>
  <w:num w:numId="38">
    <w:abstractNumId w:val="28"/>
  </w:num>
  <w:num w:numId="39">
    <w:abstractNumId w:val="5"/>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4"/>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697"/>
    <w:rsid w:val="00000BDF"/>
    <w:rsid w:val="00000FA2"/>
    <w:rsid w:val="0000107D"/>
    <w:rsid w:val="0000128B"/>
    <w:rsid w:val="000025B6"/>
    <w:rsid w:val="00002C9A"/>
    <w:rsid w:val="00003802"/>
    <w:rsid w:val="00003F1D"/>
    <w:rsid w:val="000049D5"/>
    <w:rsid w:val="00004BF1"/>
    <w:rsid w:val="00005069"/>
    <w:rsid w:val="00005551"/>
    <w:rsid w:val="00006A38"/>
    <w:rsid w:val="00007A50"/>
    <w:rsid w:val="000101F0"/>
    <w:rsid w:val="00011418"/>
    <w:rsid w:val="00011C45"/>
    <w:rsid w:val="0001290C"/>
    <w:rsid w:val="00013E3F"/>
    <w:rsid w:val="00014039"/>
    <w:rsid w:val="0001497D"/>
    <w:rsid w:val="00014E9D"/>
    <w:rsid w:val="00015661"/>
    <w:rsid w:val="00015E8D"/>
    <w:rsid w:val="00017381"/>
    <w:rsid w:val="0001757F"/>
    <w:rsid w:val="00017869"/>
    <w:rsid w:val="000203D3"/>
    <w:rsid w:val="00020B59"/>
    <w:rsid w:val="000228D9"/>
    <w:rsid w:val="0002293C"/>
    <w:rsid w:val="00023A71"/>
    <w:rsid w:val="00023C1A"/>
    <w:rsid w:val="00023DD7"/>
    <w:rsid w:val="00024481"/>
    <w:rsid w:val="000248E5"/>
    <w:rsid w:val="000252B3"/>
    <w:rsid w:val="00025C9E"/>
    <w:rsid w:val="00026999"/>
    <w:rsid w:val="0002721C"/>
    <w:rsid w:val="00027601"/>
    <w:rsid w:val="0002786D"/>
    <w:rsid w:val="0002794E"/>
    <w:rsid w:val="000301A7"/>
    <w:rsid w:val="000303F7"/>
    <w:rsid w:val="00030406"/>
    <w:rsid w:val="000307C3"/>
    <w:rsid w:val="000309AC"/>
    <w:rsid w:val="00030B5D"/>
    <w:rsid w:val="0003131A"/>
    <w:rsid w:val="00032413"/>
    <w:rsid w:val="0003313E"/>
    <w:rsid w:val="00033AC1"/>
    <w:rsid w:val="00033E59"/>
    <w:rsid w:val="000340D2"/>
    <w:rsid w:val="000342C1"/>
    <w:rsid w:val="000344F2"/>
    <w:rsid w:val="00034581"/>
    <w:rsid w:val="00034A1D"/>
    <w:rsid w:val="00035BAF"/>
    <w:rsid w:val="00036231"/>
    <w:rsid w:val="000366E0"/>
    <w:rsid w:val="00036A65"/>
    <w:rsid w:val="00036A95"/>
    <w:rsid w:val="00037399"/>
    <w:rsid w:val="00037FAD"/>
    <w:rsid w:val="000407D8"/>
    <w:rsid w:val="000408AD"/>
    <w:rsid w:val="0004255F"/>
    <w:rsid w:val="00042B56"/>
    <w:rsid w:val="00042BB0"/>
    <w:rsid w:val="00043294"/>
    <w:rsid w:val="00043639"/>
    <w:rsid w:val="00043962"/>
    <w:rsid w:val="00043B4F"/>
    <w:rsid w:val="00043EE1"/>
    <w:rsid w:val="000447F1"/>
    <w:rsid w:val="00044864"/>
    <w:rsid w:val="00044B6D"/>
    <w:rsid w:val="00044C7E"/>
    <w:rsid w:val="000463CD"/>
    <w:rsid w:val="00046814"/>
    <w:rsid w:val="000473B6"/>
    <w:rsid w:val="000474E2"/>
    <w:rsid w:val="00047CA4"/>
    <w:rsid w:val="00050A60"/>
    <w:rsid w:val="00051714"/>
    <w:rsid w:val="00051DFB"/>
    <w:rsid w:val="0005226E"/>
    <w:rsid w:val="00052AB1"/>
    <w:rsid w:val="00052CC5"/>
    <w:rsid w:val="00052F31"/>
    <w:rsid w:val="0005330A"/>
    <w:rsid w:val="00053A78"/>
    <w:rsid w:val="000552AC"/>
    <w:rsid w:val="000555DE"/>
    <w:rsid w:val="00055E2F"/>
    <w:rsid w:val="00056440"/>
    <w:rsid w:val="00057563"/>
    <w:rsid w:val="000578F6"/>
    <w:rsid w:val="00057CC3"/>
    <w:rsid w:val="00060051"/>
    <w:rsid w:val="00060254"/>
    <w:rsid w:val="00060358"/>
    <w:rsid w:val="00060423"/>
    <w:rsid w:val="00060E3C"/>
    <w:rsid w:val="000611B2"/>
    <w:rsid w:val="0006144B"/>
    <w:rsid w:val="00061ED6"/>
    <w:rsid w:val="00062AA3"/>
    <w:rsid w:val="00062AE1"/>
    <w:rsid w:val="00062B3B"/>
    <w:rsid w:val="000631FC"/>
    <w:rsid w:val="000635B7"/>
    <w:rsid w:val="00063EF1"/>
    <w:rsid w:val="0006412C"/>
    <w:rsid w:val="000642A6"/>
    <w:rsid w:val="00064540"/>
    <w:rsid w:val="00064CE2"/>
    <w:rsid w:val="000652F8"/>
    <w:rsid w:val="0006594D"/>
    <w:rsid w:val="00065EEC"/>
    <w:rsid w:val="000665F4"/>
    <w:rsid w:val="00066DB6"/>
    <w:rsid w:val="000672CE"/>
    <w:rsid w:val="00067C7A"/>
    <w:rsid w:val="00067E2C"/>
    <w:rsid w:val="00070204"/>
    <w:rsid w:val="00070D8F"/>
    <w:rsid w:val="00071B2C"/>
    <w:rsid w:val="00071B7D"/>
    <w:rsid w:val="00071C00"/>
    <w:rsid w:val="00071DCB"/>
    <w:rsid w:val="0007221E"/>
    <w:rsid w:val="00072B8C"/>
    <w:rsid w:val="000731F4"/>
    <w:rsid w:val="00073347"/>
    <w:rsid w:val="00073361"/>
    <w:rsid w:val="00073FFC"/>
    <w:rsid w:val="00074027"/>
    <w:rsid w:val="000744B3"/>
    <w:rsid w:val="00074686"/>
    <w:rsid w:val="00074FA0"/>
    <w:rsid w:val="000750B1"/>
    <w:rsid w:val="000751D7"/>
    <w:rsid w:val="000751E2"/>
    <w:rsid w:val="000764E4"/>
    <w:rsid w:val="00076810"/>
    <w:rsid w:val="0007691D"/>
    <w:rsid w:val="00076B29"/>
    <w:rsid w:val="00076B5A"/>
    <w:rsid w:val="00076ECC"/>
    <w:rsid w:val="00076ED7"/>
    <w:rsid w:val="00077169"/>
    <w:rsid w:val="0007746E"/>
    <w:rsid w:val="0007765D"/>
    <w:rsid w:val="00080266"/>
    <w:rsid w:val="00080622"/>
    <w:rsid w:val="00080DDE"/>
    <w:rsid w:val="00081237"/>
    <w:rsid w:val="000816CF"/>
    <w:rsid w:val="00081AEF"/>
    <w:rsid w:val="00082300"/>
    <w:rsid w:val="00082483"/>
    <w:rsid w:val="000827A4"/>
    <w:rsid w:val="000832FE"/>
    <w:rsid w:val="00084039"/>
    <w:rsid w:val="00084477"/>
    <w:rsid w:val="00084691"/>
    <w:rsid w:val="000848A9"/>
    <w:rsid w:val="000848FF"/>
    <w:rsid w:val="000851B4"/>
    <w:rsid w:val="00085390"/>
    <w:rsid w:val="000859EF"/>
    <w:rsid w:val="00086378"/>
    <w:rsid w:val="000863EA"/>
    <w:rsid w:val="000866A0"/>
    <w:rsid w:val="0008747A"/>
    <w:rsid w:val="000876BA"/>
    <w:rsid w:val="00087888"/>
    <w:rsid w:val="00087A30"/>
    <w:rsid w:val="000903B3"/>
    <w:rsid w:val="000906B6"/>
    <w:rsid w:val="00090CBB"/>
    <w:rsid w:val="00090D0E"/>
    <w:rsid w:val="000914E7"/>
    <w:rsid w:val="00091A34"/>
    <w:rsid w:val="00092673"/>
    <w:rsid w:val="0009271F"/>
    <w:rsid w:val="00093386"/>
    <w:rsid w:val="000936E2"/>
    <w:rsid w:val="000937E4"/>
    <w:rsid w:val="00093C1C"/>
    <w:rsid w:val="00094E79"/>
    <w:rsid w:val="00096204"/>
    <w:rsid w:val="000963AC"/>
    <w:rsid w:val="0009651E"/>
    <w:rsid w:val="000967F1"/>
    <w:rsid w:val="00097386"/>
    <w:rsid w:val="000973F7"/>
    <w:rsid w:val="00097E65"/>
    <w:rsid w:val="000A02B6"/>
    <w:rsid w:val="000A0889"/>
    <w:rsid w:val="000A0D47"/>
    <w:rsid w:val="000A13EA"/>
    <w:rsid w:val="000A1546"/>
    <w:rsid w:val="000A182A"/>
    <w:rsid w:val="000A1E38"/>
    <w:rsid w:val="000A1EDC"/>
    <w:rsid w:val="000A27B9"/>
    <w:rsid w:val="000A29E9"/>
    <w:rsid w:val="000A2EA2"/>
    <w:rsid w:val="000A354E"/>
    <w:rsid w:val="000A3D22"/>
    <w:rsid w:val="000A41D3"/>
    <w:rsid w:val="000A51DC"/>
    <w:rsid w:val="000A6269"/>
    <w:rsid w:val="000A6393"/>
    <w:rsid w:val="000A6497"/>
    <w:rsid w:val="000A654C"/>
    <w:rsid w:val="000A751C"/>
    <w:rsid w:val="000A7BB6"/>
    <w:rsid w:val="000A7CA8"/>
    <w:rsid w:val="000B02AB"/>
    <w:rsid w:val="000B0748"/>
    <w:rsid w:val="000B1B32"/>
    <w:rsid w:val="000B1B57"/>
    <w:rsid w:val="000B1CE4"/>
    <w:rsid w:val="000B2146"/>
    <w:rsid w:val="000B27A6"/>
    <w:rsid w:val="000B3321"/>
    <w:rsid w:val="000B3360"/>
    <w:rsid w:val="000B388A"/>
    <w:rsid w:val="000B3961"/>
    <w:rsid w:val="000B3A42"/>
    <w:rsid w:val="000B3D4A"/>
    <w:rsid w:val="000B51B1"/>
    <w:rsid w:val="000B53FD"/>
    <w:rsid w:val="000B5451"/>
    <w:rsid w:val="000B5783"/>
    <w:rsid w:val="000B58DD"/>
    <w:rsid w:val="000B5C30"/>
    <w:rsid w:val="000B5C75"/>
    <w:rsid w:val="000B5C8A"/>
    <w:rsid w:val="000B7971"/>
    <w:rsid w:val="000C0227"/>
    <w:rsid w:val="000C0417"/>
    <w:rsid w:val="000C0D8D"/>
    <w:rsid w:val="000C0E52"/>
    <w:rsid w:val="000C1FFD"/>
    <w:rsid w:val="000C2758"/>
    <w:rsid w:val="000C29D1"/>
    <w:rsid w:val="000C402E"/>
    <w:rsid w:val="000C40A8"/>
    <w:rsid w:val="000C42A5"/>
    <w:rsid w:val="000C467C"/>
    <w:rsid w:val="000C4F33"/>
    <w:rsid w:val="000C7693"/>
    <w:rsid w:val="000C79E9"/>
    <w:rsid w:val="000C7A60"/>
    <w:rsid w:val="000C7A96"/>
    <w:rsid w:val="000C7B8B"/>
    <w:rsid w:val="000C7CCC"/>
    <w:rsid w:val="000C7FAB"/>
    <w:rsid w:val="000D029A"/>
    <w:rsid w:val="000D0342"/>
    <w:rsid w:val="000D0580"/>
    <w:rsid w:val="000D1235"/>
    <w:rsid w:val="000D1E64"/>
    <w:rsid w:val="000D1F47"/>
    <w:rsid w:val="000D1F73"/>
    <w:rsid w:val="000D207D"/>
    <w:rsid w:val="000D21CB"/>
    <w:rsid w:val="000D26DB"/>
    <w:rsid w:val="000D2AB2"/>
    <w:rsid w:val="000D2F09"/>
    <w:rsid w:val="000D3C05"/>
    <w:rsid w:val="000D3EE2"/>
    <w:rsid w:val="000D46FC"/>
    <w:rsid w:val="000D5A41"/>
    <w:rsid w:val="000D603E"/>
    <w:rsid w:val="000D6722"/>
    <w:rsid w:val="000D6C00"/>
    <w:rsid w:val="000D6F69"/>
    <w:rsid w:val="000D71BF"/>
    <w:rsid w:val="000D79FB"/>
    <w:rsid w:val="000E0143"/>
    <w:rsid w:val="000E0C90"/>
    <w:rsid w:val="000E11B4"/>
    <w:rsid w:val="000E175E"/>
    <w:rsid w:val="000E1E01"/>
    <w:rsid w:val="000E1E6B"/>
    <w:rsid w:val="000E2469"/>
    <w:rsid w:val="000E4E98"/>
    <w:rsid w:val="000E513C"/>
    <w:rsid w:val="000E54FA"/>
    <w:rsid w:val="000E57C2"/>
    <w:rsid w:val="000E64AF"/>
    <w:rsid w:val="000E6ABC"/>
    <w:rsid w:val="000E6C92"/>
    <w:rsid w:val="000E6EC1"/>
    <w:rsid w:val="000E757A"/>
    <w:rsid w:val="000E78D5"/>
    <w:rsid w:val="000E7957"/>
    <w:rsid w:val="000F00A7"/>
    <w:rsid w:val="000F01C2"/>
    <w:rsid w:val="000F0EE1"/>
    <w:rsid w:val="000F1FED"/>
    <w:rsid w:val="000F211A"/>
    <w:rsid w:val="000F2394"/>
    <w:rsid w:val="000F2744"/>
    <w:rsid w:val="000F3BBF"/>
    <w:rsid w:val="000F3C31"/>
    <w:rsid w:val="000F3D68"/>
    <w:rsid w:val="000F3ED2"/>
    <w:rsid w:val="000F4762"/>
    <w:rsid w:val="000F4CB7"/>
    <w:rsid w:val="000F4DBC"/>
    <w:rsid w:val="000F4EC6"/>
    <w:rsid w:val="000F53CF"/>
    <w:rsid w:val="000F585B"/>
    <w:rsid w:val="000F5CFB"/>
    <w:rsid w:val="000F6D8A"/>
    <w:rsid w:val="000F7672"/>
    <w:rsid w:val="001001DE"/>
    <w:rsid w:val="00100274"/>
    <w:rsid w:val="00101870"/>
    <w:rsid w:val="001018AF"/>
    <w:rsid w:val="0010190D"/>
    <w:rsid w:val="001020F5"/>
    <w:rsid w:val="00102846"/>
    <w:rsid w:val="00102A00"/>
    <w:rsid w:val="00103646"/>
    <w:rsid w:val="00103F8F"/>
    <w:rsid w:val="001042EE"/>
    <w:rsid w:val="00104722"/>
    <w:rsid w:val="001048A9"/>
    <w:rsid w:val="00104F67"/>
    <w:rsid w:val="00105328"/>
    <w:rsid w:val="00105AB2"/>
    <w:rsid w:val="00106CC2"/>
    <w:rsid w:val="00106FCA"/>
    <w:rsid w:val="0010700A"/>
    <w:rsid w:val="001073FB"/>
    <w:rsid w:val="001101EA"/>
    <w:rsid w:val="00111315"/>
    <w:rsid w:val="00112B9A"/>
    <w:rsid w:val="00112F7B"/>
    <w:rsid w:val="0011392C"/>
    <w:rsid w:val="001144E8"/>
    <w:rsid w:val="00114C8B"/>
    <w:rsid w:val="00114E60"/>
    <w:rsid w:val="00115E14"/>
    <w:rsid w:val="0011668F"/>
    <w:rsid w:val="00116A36"/>
    <w:rsid w:val="0011778F"/>
    <w:rsid w:val="00120564"/>
    <w:rsid w:val="00120752"/>
    <w:rsid w:val="001243D8"/>
    <w:rsid w:val="00124599"/>
    <w:rsid w:val="001246A6"/>
    <w:rsid w:val="00125096"/>
    <w:rsid w:val="00125C37"/>
    <w:rsid w:val="00125C98"/>
    <w:rsid w:val="00126552"/>
    <w:rsid w:val="001267DE"/>
    <w:rsid w:val="00126E8B"/>
    <w:rsid w:val="001300D7"/>
    <w:rsid w:val="0013031E"/>
    <w:rsid w:val="001304CE"/>
    <w:rsid w:val="00130622"/>
    <w:rsid w:val="001308A9"/>
    <w:rsid w:val="00130EF4"/>
    <w:rsid w:val="00131083"/>
    <w:rsid w:val="001313FB"/>
    <w:rsid w:val="001316C8"/>
    <w:rsid w:val="00131C67"/>
    <w:rsid w:val="001320E5"/>
    <w:rsid w:val="001327BE"/>
    <w:rsid w:val="00132A59"/>
    <w:rsid w:val="00132E63"/>
    <w:rsid w:val="00132ED3"/>
    <w:rsid w:val="001343E8"/>
    <w:rsid w:val="00134ADF"/>
    <w:rsid w:val="00134B75"/>
    <w:rsid w:val="00134E16"/>
    <w:rsid w:val="00135024"/>
    <w:rsid w:val="00135960"/>
    <w:rsid w:val="00135A73"/>
    <w:rsid w:val="00135FDD"/>
    <w:rsid w:val="00136231"/>
    <w:rsid w:val="00136936"/>
    <w:rsid w:val="00136F88"/>
    <w:rsid w:val="00137060"/>
    <w:rsid w:val="00137FAE"/>
    <w:rsid w:val="00140129"/>
    <w:rsid w:val="0014018D"/>
    <w:rsid w:val="001405B3"/>
    <w:rsid w:val="00140ECA"/>
    <w:rsid w:val="00140F69"/>
    <w:rsid w:val="00141019"/>
    <w:rsid w:val="001412D6"/>
    <w:rsid w:val="00141658"/>
    <w:rsid w:val="00141A69"/>
    <w:rsid w:val="00141B1A"/>
    <w:rsid w:val="00142A6D"/>
    <w:rsid w:val="00143416"/>
    <w:rsid w:val="00143C75"/>
    <w:rsid w:val="00144419"/>
    <w:rsid w:val="00145533"/>
    <w:rsid w:val="00145C39"/>
    <w:rsid w:val="001461BC"/>
    <w:rsid w:val="00146DA4"/>
    <w:rsid w:val="00146F44"/>
    <w:rsid w:val="00146F84"/>
    <w:rsid w:val="0014716F"/>
    <w:rsid w:val="00147B87"/>
    <w:rsid w:val="0015055B"/>
    <w:rsid w:val="00150870"/>
    <w:rsid w:val="0015095E"/>
    <w:rsid w:val="00151525"/>
    <w:rsid w:val="00151D1F"/>
    <w:rsid w:val="00152017"/>
    <w:rsid w:val="001523B0"/>
    <w:rsid w:val="001545D3"/>
    <w:rsid w:val="00156961"/>
    <w:rsid w:val="0015712F"/>
    <w:rsid w:val="0015768E"/>
    <w:rsid w:val="00157992"/>
    <w:rsid w:val="00157C70"/>
    <w:rsid w:val="00161022"/>
    <w:rsid w:val="00161106"/>
    <w:rsid w:val="001614E2"/>
    <w:rsid w:val="001618E6"/>
    <w:rsid w:val="00162313"/>
    <w:rsid w:val="00162477"/>
    <w:rsid w:val="001631BB"/>
    <w:rsid w:val="00163780"/>
    <w:rsid w:val="0016402B"/>
    <w:rsid w:val="00164498"/>
    <w:rsid w:val="00164A5F"/>
    <w:rsid w:val="00164A97"/>
    <w:rsid w:val="00165930"/>
    <w:rsid w:val="00165D56"/>
    <w:rsid w:val="00165E45"/>
    <w:rsid w:val="00166537"/>
    <w:rsid w:val="00166BDE"/>
    <w:rsid w:val="00166D90"/>
    <w:rsid w:val="00166FFE"/>
    <w:rsid w:val="00167061"/>
    <w:rsid w:val="001713D5"/>
    <w:rsid w:val="00171668"/>
    <w:rsid w:val="00171700"/>
    <w:rsid w:val="00171BD2"/>
    <w:rsid w:val="00172108"/>
    <w:rsid w:val="00172AD5"/>
    <w:rsid w:val="00172E36"/>
    <w:rsid w:val="0017326B"/>
    <w:rsid w:val="001732C5"/>
    <w:rsid w:val="0017352F"/>
    <w:rsid w:val="00173DE3"/>
    <w:rsid w:val="00173E4E"/>
    <w:rsid w:val="001742AC"/>
    <w:rsid w:val="001744B1"/>
    <w:rsid w:val="0017491C"/>
    <w:rsid w:val="00174DBA"/>
    <w:rsid w:val="00174F2B"/>
    <w:rsid w:val="0017524D"/>
    <w:rsid w:val="00175429"/>
    <w:rsid w:val="00176027"/>
    <w:rsid w:val="00176105"/>
    <w:rsid w:val="0017639A"/>
    <w:rsid w:val="00176635"/>
    <w:rsid w:val="00177200"/>
    <w:rsid w:val="00180AFD"/>
    <w:rsid w:val="00180DF3"/>
    <w:rsid w:val="00180E72"/>
    <w:rsid w:val="00180FDE"/>
    <w:rsid w:val="00181B10"/>
    <w:rsid w:val="00182114"/>
    <w:rsid w:val="0018213D"/>
    <w:rsid w:val="00182146"/>
    <w:rsid w:val="00182635"/>
    <w:rsid w:val="00182681"/>
    <w:rsid w:val="00183084"/>
    <w:rsid w:val="001833C6"/>
    <w:rsid w:val="001834C8"/>
    <w:rsid w:val="0018352C"/>
    <w:rsid w:val="0018376B"/>
    <w:rsid w:val="00183D86"/>
    <w:rsid w:val="001840D6"/>
    <w:rsid w:val="00184293"/>
    <w:rsid w:val="001843D8"/>
    <w:rsid w:val="00184985"/>
    <w:rsid w:val="00184B0A"/>
    <w:rsid w:val="0018569B"/>
    <w:rsid w:val="00185CF8"/>
    <w:rsid w:val="001863A3"/>
    <w:rsid w:val="001867D1"/>
    <w:rsid w:val="00186E69"/>
    <w:rsid w:val="00186F49"/>
    <w:rsid w:val="00187725"/>
    <w:rsid w:val="00187A39"/>
    <w:rsid w:val="0019015D"/>
    <w:rsid w:val="001903CC"/>
    <w:rsid w:val="001908B8"/>
    <w:rsid w:val="00190B7F"/>
    <w:rsid w:val="00191AD7"/>
    <w:rsid w:val="00192A3E"/>
    <w:rsid w:val="001936D8"/>
    <w:rsid w:val="00193860"/>
    <w:rsid w:val="0019447F"/>
    <w:rsid w:val="0019458C"/>
    <w:rsid w:val="00194E59"/>
    <w:rsid w:val="00194EE4"/>
    <w:rsid w:val="00195153"/>
    <w:rsid w:val="00195837"/>
    <w:rsid w:val="0019732C"/>
    <w:rsid w:val="00197415"/>
    <w:rsid w:val="00197782"/>
    <w:rsid w:val="001A0BD2"/>
    <w:rsid w:val="001A0CA3"/>
    <w:rsid w:val="001A0E25"/>
    <w:rsid w:val="001A11CB"/>
    <w:rsid w:val="001A149E"/>
    <w:rsid w:val="001A158A"/>
    <w:rsid w:val="001A1D05"/>
    <w:rsid w:val="001A1D84"/>
    <w:rsid w:val="001A2811"/>
    <w:rsid w:val="001A33AE"/>
    <w:rsid w:val="001A3AA0"/>
    <w:rsid w:val="001A3CD0"/>
    <w:rsid w:val="001A3F23"/>
    <w:rsid w:val="001A3FBD"/>
    <w:rsid w:val="001A4FB4"/>
    <w:rsid w:val="001A5367"/>
    <w:rsid w:val="001A56C7"/>
    <w:rsid w:val="001A57AD"/>
    <w:rsid w:val="001A7EAE"/>
    <w:rsid w:val="001B01E1"/>
    <w:rsid w:val="001B0687"/>
    <w:rsid w:val="001B0A3E"/>
    <w:rsid w:val="001B0C8B"/>
    <w:rsid w:val="001B1057"/>
    <w:rsid w:val="001B2E3B"/>
    <w:rsid w:val="001B3BDD"/>
    <w:rsid w:val="001B40A9"/>
    <w:rsid w:val="001B4344"/>
    <w:rsid w:val="001B494B"/>
    <w:rsid w:val="001B5347"/>
    <w:rsid w:val="001B56DA"/>
    <w:rsid w:val="001B6185"/>
    <w:rsid w:val="001B70FD"/>
    <w:rsid w:val="001B754A"/>
    <w:rsid w:val="001B7CB8"/>
    <w:rsid w:val="001B7CF1"/>
    <w:rsid w:val="001B7D27"/>
    <w:rsid w:val="001C03D5"/>
    <w:rsid w:val="001C09EB"/>
    <w:rsid w:val="001C0D4D"/>
    <w:rsid w:val="001C10CC"/>
    <w:rsid w:val="001C16A5"/>
    <w:rsid w:val="001C2680"/>
    <w:rsid w:val="001C2EC9"/>
    <w:rsid w:val="001C32C4"/>
    <w:rsid w:val="001C33F2"/>
    <w:rsid w:val="001C355F"/>
    <w:rsid w:val="001C3665"/>
    <w:rsid w:val="001C4189"/>
    <w:rsid w:val="001C41D4"/>
    <w:rsid w:val="001C46F8"/>
    <w:rsid w:val="001C50BA"/>
    <w:rsid w:val="001C5B2E"/>
    <w:rsid w:val="001C5C67"/>
    <w:rsid w:val="001C61BE"/>
    <w:rsid w:val="001C66BB"/>
    <w:rsid w:val="001C6925"/>
    <w:rsid w:val="001C695E"/>
    <w:rsid w:val="001C6B9E"/>
    <w:rsid w:val="001C7770"/>
    <w:rsid w:val="001C7A09"/>
    <w:rsid w:val="001D106A"/>
    <w:rsid w:val="001D1358"/>
    <w:rsid w:val="001D21A9"/>
    <w:rsid w:val="001D2B22"/>
    <w:rsid w:val="001D2B3F"/>
    <w:rsid w:val="001D379E"/>
    <w:rsid w:val="001D3C22"/>
    <w:rsid w:val="001D460C"/>
    <w:rsid w:val="001D4A75"/>
    <w:rsid w:val="001D4AA4"/>
    <w:rsid w:val="001D4CDA"/>
    <w:rsid w:val="001D53B9"/>
    <w:rsid w:val="001D59E8"/>
    <w:rsid w:val="001D6770"/>
    <w:rsid w:val="001E037E"/>
    <w:rsid w:val="001E097B"/>
    <w:rsid w:val="001E0A5A"/>
    <w:rsid w:val="001E1A36"/>
    <w:rsid w:val="001E1AF4"/>
    <w:rsid w:val="001E224E"/>
    <w:rsid w:val="001E233B"/>
    <w:rsid w:val="001E270F"/>
    <w:rsid w:val="001E2FDD"/>
    <w:rsid w:val="001E38F5"/>
    <w:rsid w:val="001E3CB8"/>
    <w:rsid w:val="001E4000"/>
    <w:rsid w:val="001E4FB6"/>
    <w:rsid w:val="001E5D5F"/>
    <w:rsid w:val="001E6F5D"/>
    <w:rsid w:val="001E740B"/>
    <w:rsid w:val="001E74B6"/>
    <w:rsid w:val="001E78F0"/>
    <w:rsid w:val="001E7D8C"/>
    <w:rsid w:val="001F1461"/>
    <w:rsid w:val="001F203E"/>
    <w:rsid w:val="001F24EE"/>
    <w:rsid w:val="001F2762"/>
    <w:rsid w:val="001F29AF"/>
    <w:rsid w:val="001F2BF5"/>
    <w:rsid w:val="001F3244"/>
    <w:rsid w:val="001F369B"/>
    <w:rsid w:val="001F3B2C"/>
    <w:rsid w:val="001F3BA2"/>
    <w:rsid w:val="001F42FC"/>
    <w:rsid w:val="001F45DD"/>
    <w:rsid w:val="001F4705"/>
    <w:rsid w:val="001F4892"/>
    <w:rsid w:val="001F4938"/>
    <w:rsid w:val="001F526F"/>
    <w:rsid w:val="001F57E6"/>
    <w:rsid w:val="001F5822"/>
    <w:rsid w:val="001F5DCF"/>
    <w:rsid w:val="001F5FB2"/>
    <w:rsid w:val="001F664A"/>
    <w:rsid w:val="001F6656"/>
    <w:rsid w:val="001F6663"/>
    <w:rsid w:val="001F74A4"/>
    <w:rsid w:val="001F74E6"/>
    <w:rsid w:val="001F7D4F"/>
    <w:rsid w:val="00200247"/>
    <w:rsid w:val="00200A67"/>
    <w:rsid w:val="002011C4"/>
    <w:rsid w:val="002013C4"/>
    <w:rsid w:val="002014F0"/>
    <w:rsid w:val="002017C0"/>
    <w:rsid w:val="002020CB"/>
    <w:rsid w:val="00203144"/>
    <w:rsid w:val="0020447F"/>
    <w:rsid w:val="00204817"/>
    <w:rsid w:val="00206246"/>
    <w:rsid w:val="00206490"/>
    <w:rsid w:val="002065F4"/>
    <w:rsid w:val="00207279"/>
    <w:rsid w:val="00207A89"/>
    <w:rsid w:val="00207D02"/>
    <w:rsid w:val="002105B7"/>
    <w:rsid w:val="00210E1C"/>
    <w:rsid w:val="002119EF"/>
    <w:rsid w:val="00213499"/>
    <w:rsid w:val="0021560A"/>
    <w:rsid w:val="00215E0A"/>
    <w:rsid w:val="002162C1"/>
    <w:rsid w:val="00216483"/>
    <w:rsid w:val="00216B3D"/>
    <w:rsid w:val="00217B0A"/>
    <w:rsid w:val="00220083"/>
    <w:rsid w:val="00220294"/>
    <w:rsid w:val="00220BAA"/>
    <w:rsid w:val="00221223"/>
    <w:rsid w:val="0022184E"/>
    <w:rsid w:val="00222291"/>
    <w:rsid w:val="0022322D"/>
    <w:rsid w:val="00223696"/>
    <w:rsid w:val="002254D6"/>
    <w:rsid w:val="00225675"/>
    <w:rsid w:val="00225699"/>
    <w:rsid w:val="0022655E"/>
    <w:rsid w:val="00226A85"/>
    <w:rsid w:val="00226D37"/>
    <w:rsid w:val="00226DA0"/>
    <w:rsid w:val="00226FBD"/>
    <w:rsid w:val="00227059"/>
    <w:rsid w:val="00227566"/>
    <w:rsid w:val="0022783F"/>
    <w:rsid w:val="002278DD"/>
    <w:rsid w:val="00227B0E"/>
    <w:rsid w:val="00227E54"/>
    <w:rsid w:val="0023096D"/>
    <w:rsid w:val="00230A10"/>
    <w:rsid w:val="002323E8"/>
    <w:rsid w:val="0023253E"/>
    <w:rsid w:val="002326CB"/>
    <w:rsid w:val="002328FD"/>
    <w:rsid w:val="0023335F"/>
    <w:rsid w:val="00233437"/>
    <w:rsid w:val="00233599"/>
    <w:rsid w:val="002340A4"/>
    <w:rsid w:val="0023459A"/>
    <w:rsid w:val="0023460D"/>
    <w:rsid w:val="00234AF5"/>
    <w:rsid w:val="00234FDC"/>
    <w:rsid w:val="002353E4"/>
    <w:rsid w:val="002358B2"/>
    <w:rsid w:val="002362D1"/>
    <w:rsid w:val="002362F0"/>
    <w:rsid w:val="00236439"/>
    <w:rsid w:val="00237295"/>
    <w:rsid w:val="00237620"/>
    <w:rsid w:val="0024047A"/>
    <w:rsid w:val="00240491"/>
    <w:rsid w:val="00240FB0"/>
    <w:rsid w:val="00241B86"/>
    <w:rsid w:val="00242832"/>
    <w:rsid w:val="0024362F"/>
    <w:rsid w:val="0024366B"/>
    <w:rsid w:val="00243ED9"/>
    <w:rsid w:val="00244006"/>
    <w:rsid w:val="00244629"/>
    <w:rsid w:val="00244667"/>
    <w:rsid w:val="002447E1"/>
    <w:rsid w:val="00244E52"/>
    <w:rsid w:val="00244F9A"/>
    <w:rsid w:val="002456BA"/>
    <w:rsid w:val="002459E5"/>
    <w:rsid w:val="00245CF5"/>
    <w:rsid w:val="00245FB4"/>
    <w:rsid w:val="002464C7"/>
    <w:rsid w:val="002465AB"/>
    <w:rsid w:val="0024688C"/>
    <w:rsid w:val="00246F1E"/>
    <w:rsid w:val="00246F43"/>
    <w:rsid w:val="00247017"/>
    <w:rsid w:val="00247170"/>
    <w:rsid w:val="00247486"/>
    <w:rsid w:val="0025015B"/>
    <w:rsid w:val="00251204"/>
    <w:rsid w:val="002512C8"/>
    <w:rsid w:val="0025146A"/>
    <w:rsid w:val="00251A5A"/>
    <w:rsid w:val="00252908"/>
    <w:rsid w:val="002536EB"/>
    <w:rsid w:val="002544EB"/>
    <w:rsid w:val="00254D64"/>
    <w:rsid w:val="00255122"/>
    <w:rsid w:val="00255577"/>
    <w:rsid w:val="002558AF"/>
    <w:rsid w:val="0025669B"/>
    <w:rsid w:val="00256C44"/>
    <w:rsid w:val="00257708"/>
    <w:rsid w:val="00257E47"/>
    <w:rsid w:val="002604B7"/>
    <w:rsid w:val="0026063A"/>
    <w:rsid w:val="00260D4C"/>
    <w:rsid w:val="002611A2"/>
    <w:rsid w:val="00261326"/>
    <w:rsid w:val="002613CA"/>
    <w:rsid w:val="00261799"/>
    <w:rsid w:val="00261924"/>
    <w:rsid w:val="00261B2D"/>
    <w:rsid w:val="00261BD4"/>
    <w:rsid w:val="0026262F"/>
    <w:rsid w:val="00262C41"/>
    <w:rsid w:val="00262F6A"/>
    <w:rsid w:val="00263295"/>
    <w:rsid w:val="00263455"/>
    <w:rsid w:val="00263C88"/>
    <w:rsid w:val="00263D5E"/>
    <w:rsid w:val="002640A2"/>
    <w:rsid w:val="00264C7B"/>
    <w:rsid w:val="00265CE0"/>
    <w:rsid w:val="00266F34"/>
    <w:rsid w:val="00267547"/>
    <w:rsid w:val="002676C5"/>
    <w:rsid w:val="00270582"/>
    <w:rsid w:val="002720E9"/>
    <w:rsid w:val="002720F2"/>
    <w:rsid w:val="00272356"/>
    <w:rsid w:val="002723E6"/>
    <w:rsid w:val="002724DD"/>
    <w:rsid w:val="00273125"/>
    <w:rsid w:val="0027321B"/>
    <w:rsid w:val="002737E8"/>
    <w:rsid w:val="00274603"/>
    <w:rsid w:val="00274F31"/>
    <w:rsid w:val="00275765"/>
    <w:rsid w:val="002760B1"/>
    <w:rsid w:val="00277493"/>
    <w:rsid w:val="002801E0"/>
    <w:rsid w:val="002808BC"/>
    <w:rsid w:val="00280923"/>
    <w:rsid w:val="00280B4D"/>
    <w:rsid w:val="00280E2F"/>
    <w:rsid w:val="00282051"/>
    <w:rsid w:val="00282AB8"/>
    <w:rsid w:val="00282EDB"/>
    <w:rsid w:val="00283494"/>
    <w:rsid w:val="002837AD"/>
    <w:rsid w:val="00283952"/>
    <w:rsid w:val="00283BFD"/>
    <w:rsid w:val="00283C01"/>
    <w:rsid w:val="002841AD"/>
    <w:rsid w:val="0028429B"/>
    <w:rsid w:val="002845CD"/>
    <w:rsid w:val="00284925"/>
    <w:rsid w:val="00284C70"/>
    <w:rsid w:val="00284E5B"/>
    <w:rsid w:val="00284FBA"/>
    <w:rsid w:val="0028577E"/>
    <w:rsid w:val="00285B19"/>
    <w:rsid w:val="00285CC2"/>
    <w:rsid w:val="00285D01"/>
    <w:rsid w:val="00285DF7"/>
    <w:rsid w:val="00285F0E"/>
    <w:rsid w:val="00285F3E"/>
    <w:rsid w:val="002866FC"/>
    <w:rsid w:val="002868B3"/>
    <w:rsid w:val="00286DE2"/>
    <w:rsid w:val="00286EFA"/>
    <w:rsid w:val="00286FA4"/>
    <w:rsid w:val="0028748F"/>
    <w:rsid w:val="002878A0"/>
    <w:rsid w:val="00287BCD"/>
    <w:rsid w:val="00290089"/>
    <w:rsid w:val="00290DE0"/>
    <w:rsid w:val="00290E90"/>
    <w:rsid w:val="00291595"/>
    <w:rsid w:val="00291716"/>
    <w:rsid w:val="00291721"/>
    <w:rsid w:val="0029206F"/>
    <w:rsid w:val="00292975"/>
    <w:rsid w:val="00292A17"/>
    <w:rsid w:val="00293108"/>
    <w:rsid w:val="00293A52"/>
    <w:rsid w:val="00293BFA"/>
    <w:rsid w:val="002949DB"/>
    <w:rsid w:val="002949E4"/>
    <w:rsid w:val="00294BF9"/>
    <w:rsid w:val="00294CFF"/>
    <w:rsid w:val="00295C19"/>
    <w:rsid w:val="00295ED9"/>
    <w:rsid w:val="00296851"/>
    <w:rsid w:val="002A021E"/>
    <w:rsid w:val="002A1516"/>
    <w:rsid w:val="002A16CC"/>
    <w:rsid w:val="002A180A"/>
    <w:rsid w:val="002A2EA2"/>
    <w:rsid w:val="002A4566"/>
    <w:rsid w:val="002A5598"/>
    <w:rsid w:val="002A5854"/>
    <w:rsid w:val="002A5B20"/>
    <w:rsid w:val="002A65D2"/>
    <w:rsid w:val="002A6A09"/>
    <w:rsid w:val="002A6CCD"/>
    <w:rsid w:val="002A6F00"/>
    <w:rsid w:val="002A71F7"/>
    <w:rsid w:val="002A734B"/>
    <w:rsid w:val="002B0645"/>
    <w:rsid w:val="002B07A2"/>
    <w:rsid w:val="002B18A3"/>
    <w:rsid w:val="002B1E8F"/>
    <w:rsid w:val="002B203E"/>
    <w:rsid w:val="002B223A"/>
    <w:rsid w:val="002B22A5"/>
    <w:rsid w:val="002B2321"/>
    <w:rsid w:val="002B278D"/>
    <w:rsid w:val="002B29B9"/>
    <w:rsid w:val="002B2B8C"/>
    <w:rsid w:val="002B2D78"/>
    <w:rsid w:val="002B381D"/>
    <w:rsid w:val="002B481A"/>
    <w:rsid w:val="002B4AF3"/>
    <w:rsid w:val="002B50D0"/>
    <w:rsid w:val="002B5842"/>
    <w:rsid w:val="002B5B61"/>
    <w:rsid w:val="002B5BC6"/>
    <w:rsid w:val="002B6ECD"/>
    <w:rsid w:val="002B7B06"/>
    <w:rsid w:val="002B7E86"/>
    <w:rsid w:val="002C0611"/>
    <w:rsid w:val="002C1188"/>
    <w:rsid w:val="002C14A0"/>
    <w:rsid w:val="002C15A3"/>
    <w:rsid w:val="002C1890"/>
    <w:rsid w:val="002C1F0B"/>
    <w:rsid w:val="002C1FEE"/>
    <w:rsid w:val="002C275F"/>
    <w:rsid w:val="002C3A93"/>
    <w:rsid w:val="002C3FC8"/>
    <w:rsid w:val="002C4337"/>
    <w:rsid w:val="002C4A71"/>
    <w:rsid w:val="002C4BBA"/>
    <w:rsid w:val="002C5374"/>
    <w:rsid w:val="002C57B9"/>
    <w:rsid w:val="002C583E"/>
    <w:rsid w:val="002C5CCD"/>
    <w:rsid w:val="002C5EE4"/>
    <w:rsid w:val="002C6ACB"/>
    <w:rsid w:val="002C7644"/>
    <w:rsid w:val="002D0435"/>
    <w:rsid w:val="002D0FA8"/>
    <w:rsid w:val="002D10A6"/>
    <w:rsid w:val="002D19ED"/>
    <w:rsid w:val="002D1AEF"/>
    <w:rsid w:val="002D251C"/>
    <w:rsid w:val="002D2A8E"/>
    <w:rsid w:val="002D2BEA"/>
    <w:rsid w:val="002D3127"/>
    <w:rsid w:val="002D3310"/>
    <w:rsid w:val="002D356D"/>
    <w:rsid w:val="002D37BC"/>
    <w:rsid w:val="002D3F16"/>
    <w:rsid w:val="002D4935"/>
    <w:rsid w:val="002D4F50"/>
    <w:rsid w:val="002D5937"/>
    <w:rsid w:val="002D6613"/>
    <w:rsid w:val="002D6BEA"/>
    <w:rsid w:val="002D722C"/>
    <w:rsid w:val="002D7467"/>
    <w:rsid w:val="002D7AC2"/>
    <w:rsid w:val="002D7B49"/>
    <w:rsid w:val="002D7DC6"/>
    <w:rsid w:val="002E062C"/>
    <w:rsid w:val="002E1992"/>
    <w:rsid w:val="002E1A3C"/>
    <w:rsid w:val="002E1AB2"/>
    <w:rsid w:val="002E1B8F"/>
    <w:rsid w:val="002E1E16"/>
    <w:rsid w:val="002E2379"/>
    <w:rsid w:val="002E270B"/>
    <w:rsid w:val="002E27A1"/>
    <w:rsid w:val="002E392B"/>
    <w:rsid w:val="002E3E59"/>
    <w:rsid w:val="002E5073"/>
    <w:rsid w:val="002E51D8"/>
    <w:rsid w:val="002E5585"/>
    <w:rsid w:val="002E56C8"/>
    <w:rsid w:val="002E56FE"/>
    <w:rsid w:val="002E5719"/>
    <w:rsid w:val="002E5734"/>
    <w:rsid w:val="002E5E1F"/>
    <w:rsid w:val="002E5F68"/>
    <w:rsid w:val="002E62D0"/>
    <w:rsid w:val="002E6404"/>
    <w:rsid w:val="002E6C09"/>
    <w:rsid w:val="002E6C18"/>
    <w:rsid w:val="002E6FBD"/>
    <w:rsid w:val="002E7307"/>
    <w:rsid w:val="002E7B21"/>
    <w:rsid w:val="002E7C58"/>
    <w:rsid w:val="002F1039"/>
    <w:rsid w:val="002F175B"/>
    <w:rsid w:val="002F3361"/>
    <w:rsid w:val="002F395C"/>
    <w:rsid w:val="002F4126"/>
    <w:rsid w:val="002F4230"/>
    <w:rsid w:val="002F48F7"/>
    <w:rsid w:val="002F4F01"/>
    <w:rsid w:val="002F50C5"/>
    <w:rsid w:val="002F5787"/>
    <w:rsid w:val="002F5BC9"/>
    <w:rsid w:val="002F617F"/>
    <w:rsid w:val="002F6FF9"/>
    <w:rsid w:val="002F71DF"/>
    <w:rsid w:val="00300413"/>
    <w:rsid w:val="003004A3"/>
    <w:rsid w:val="0030126A"/>
    <w:rsid w:val="00301D54"/>
    <w:rsid w:val="003029E4"/>
    <w:rsid w:val="00302BC9"/>
    <w:rsid w:val="00303BD6"/>
    <w:rsid w:val="00304CC4"/>
    <w:rsid w:val="00304ED7"/>
    <w:rsid w:val="0030529E"/>
    <w:rsid w:val="00305ABE"/>
    <w:rsid w:val="00306C50"/>
    <w:rsid w:val="00306FBE"/>
    <w:rsid w:val="00307D23"/>
    <w:rsid w:val="0031116E"/>
    <w:rsid w:val="003111AA"/>
    <w:rsid w:val="00311385"/>
    <w:rsid w:val="0031139F"/>
    <w:rsid w:val="00311CF3"/>
    <w:rsid w:val="0031291F"/>
    <w:rsid w:val="0031340C"/>
    <w:rsid w:val="0031382B"/>
    <w:rsid w:val="00313A93"/>
    <w:rsid w:val="00313BDC"/>
    <w:rsid w:val="0031473C"/>
    <w:rsid w:val="00314DA5"/>
    <w:rsid w:val="003153DE"/>
    <w:rsid w:val="0031566B"/>
    <w:rsid w:val="00315AA8"/>
    <w:rsid w:val="00315C7D"/>
    <w:rsid w:val="0031623D"/>
    <w:rsid w:val="00316721"/>
    <w:rsid w:val="003170A0"/>
    <w:rsid w:val="003170B7"/>
    <w:rsid w:val="003172EA"/>
    <w:rsid w:val="0031747D"/>
    <w:rsid w:val="003174E6"/>
    <w:rsid w:val="00317AFE"/>
    <w:rsid w:val="00317B04"/>
    <w:rsid w:val="00317F0C"/>
    <w:rsid w:val="00320623"/>
    <w:rsid w:val="00320E54"/>
    <w:rsid w:val="00321814"/>
    <w:rsid w:val="00321C81"/>
    <w:rsid w:val="00321D6E"/>
    <w:rsid w:val="003220A6"/>
    <w:rsid w:val="0032254F"/>
    <w:rsid w:val="00323395"/>
    <w:rsid w:val="0032377F"/>
    <w:rsid w:val="00323EA9"/>
    <w:rsid w:val="003242A1"/>
    <w:rsid w:val="00324909"/>
    <w:rsid w:val="0032595C"/>
    <w:rsid w:val="00325F07"/>
    <w:rsid w:val="00326277"/>
    <w:rsid w:val="003266F5"/>
    <w:rsid w:val="003269FD"/>
    <w:rsid w:val="00326BAF"/>
    <w:rsid w:val="003273F8"/>
    <w:rsid w:val="00327A4D"/>
    <w:rsid w:val="003303C7"/>
    <w:rsid w:val="00330B7B"/>
    <w:rsid w:val="00330CC4"/>
    <w:rsid w:val="00330E3B"/>
    <w:rsid w:val="0033192B"/>
    <w:rsid w:val="00331D06"/>
    <w:rsid w:val="00331F49"/>
    <w:rsid w:val="00333262"/>
    <w:rsid w:val="0033332A"/>
    <w:rsid w:val="00333ABE"/>
    <w:rsid w:val="00333E26"/>
    <w:rsid w:val="0033410E"/>
    <w:rsid w:val="00334415"/>
    <w:rsid w:val="00334EE6"/>
    <w:rsid w:val="00335273"/>
    <w:rsid w:val="0033540A"/>
    <w:rsid w:val="003358F7"/>
    <w:rsid w:val="0033629B"/>
    <w:rsid w:val="00336A6C"/>
    <w:rsid w:val="00337A5E"/>
    <w:rsid w:val="003401DB"/>
    <w:rsid w:val="00341463"/>
    <w:rsid w:val="003416DD"/>
    <w:rsid w:val="0034170B"/>
    <w:rsid w:val="003434AB"/>
    <w:rsid w:val="0034355D"/>
    <w:rsid w:val="00343695"/>
    <w:rsid w:val="00343F79"/>
    <w:rsid w:val="00344869"/>
    <w:rsid w:val="00344D6C"/>
    <w:rsid w:val="0034563C"/>
    <w:rsid w:val="0034565C"/>
    <w:rsid w:val="00345CA0"/>
    <w:rsid w:val="00346B3C"/>
    <w:rsid w:val="00346C0B"/>
    <w:rsid w:val="00347276"/>
    <w:rsid w:val="0034747F"/>
    <w:rsid w:val="003478EC"/>
    <w:rsid w:val="0035006C"/>
    <w:rsid w:val="003502A7"/>
    <w:rsid w:val="00350CD1"/>
    <w:rsid w:val="00351078"/>
    <w:rsid w:val="0035304A"/>
    <w:rsid w:val="0035312A"/>
    <w:rsid w:val="00354368"/>
    <w:rsid w:val="00354595"/>
    <w:rsid w:val="0035479B"/>
    <w:rsid w:val="00354C61"/>
    <w:rsid w:val="0035519D"/>
    <w:rsid w:val="003556B0"/>
    <w:rsid w:val="0035626C"/>
    <w:rsid w:val="00356429"/>
    <w:rsid w:val="003575E6"/>
    <w:rsid w:val="003575F7"/>
    <w:rsid w:val="00357E7F"/>
    <w:rsid w:val="0036018E"/>
    <w:rsid w:val="00360B5B"/>
    <w:rsid w:val="00360F41"/>
    <w:rsid w:val="00361AF5"/>
    <w:rsid w:val="00362730"/>
    <w:rsid w:val="00362D38"/>
    <w:rsid w:val="00363538"/>
    <w:rsid w:val="00363FF1"/>
    <w:rsid w:val="00364C5B"/>
    <w:rsid w:val="00364EEC"/>
    <w:rsid w:val="00365778"/>
    <w:rsid w:val="0036586B"/>
    <w:rsid w:val="003663AB"/>
    <w:rsid w:val="00366401"/>
    <w:rsid w:val="00366C76"/>
    <w:rsid w:val="00367581"/>
    <w:rsid w:val="00367E91"/>
    <w:rsid w:val="00370B16"/>
    <w:rsid w:val="003724D6"/>
    <w:rsid w:val="003726C8"/>
    <w:rsid w:val="00372F1E"/>
    <w:rsid w:val="0037318E"/>
    <w:rsid w:val="0037351A"/>
    <w:rsid w:val="00373AFA"/>
    <w:rsid w:val="003751A0"/>
    <w:rsid w:val="003765E3"/>
    <w:rsid w:val="00376B3D"/>
    <w:rsid w:val="00377595"/>
    <w:rsid w:val="00380466"/>
    <w:rsid w:val="00380F53"/>
    <w:rsid w:val="0038122D"/>
    <w:rsid w:val="003815F0"/>
    <w:rsid w:val="00382195"/>
    <w:rsid w:val="0038246A"/>
    <w:rsid w:val="0038249F"/>
    <w:rsid w:val="00382ACE"/>
    <w:rsid w:val="00382EE6"/>
    <w:rsid w:val="0038396D"/>
    <w:rsid w:val="00385709"/>
    <w:rsid w:val="00385732"/>
    <w:rsid w:val="0038643D"/>
    <w:rsid w:val="00386507"/>
    <w:rsid w:val="00386DCE"/>
    <w:rsid w:val="003875CE"/>
    <w:rsid w:val="003878F2"/>
    <w:rsid w:val="003900FF"/>
    <w:rsid w:val="00391757"/>
    <w:rsid w:val="003918A3"/>
    <w:rsid w:val="00392691"/>
    <w:rsid w:val="003926D1"/>
    <w:rsid w:val="00392932"/>
    <w:rsid w:val="00392BB3"/>
    <w:rsid w:val="00392F7D"/>
    <w:rsid w:val="003933BB"/>
    <w:rsid w:val="00394B28"/>
    <w:rsid w:val="003952BE"/>
    <w:rsid w:val="003966FB"/>
    <w:rsid w:val="003968D8"/>
    <w:rsid w:val="00396C83"/>
    <w:rsid w:val="0039735F"/>
    <w:rsid w:val="003974EA"/>
    <w:rsid w:val="003979BF"/>
    <w:rsid w:val="00397D2D"/>
    <w:rsid w:val="003A0439"/>
    <w:rsid w:val="003A083A"/>
    <w:rsid w:val="003A22F8"/>
    <w:rsid w:val="003A2901"/>
    <w:rsid w:val="003A2FD5"/>
    <w:rsid w:val="003A338D"/>
    <w:rsid w:val="003A3520"/>
    <w:rsid w:val="003A390A"/>
    <w:rsid w:val="003A3C23"/>
    <w:rsid w:val="003A4181"/>
    <w:rsid w:val="003A5F79"/>
    <w:rsid w:val="003A701F"/>
    <w:rsid w:val="003A7BDC"/>
    <w:rsid w:val="003B0334"/>
    <w:rsid w:val="003B060A"/>
    <w:rsid w:val="003B0731"/>
    <w:rsid w:val="003B0828"/>
    <w:rsid w:val="003B0C45"/>
    <w:rsid w:val="003B0DD3"/>
    <w:rsid w:val="003B1344"/>
    <w:rsid w:val="003B1B95"/>
    <w:rsid w:val="003B1FED"/>
    <w:rsid w:val="003B27A9"/>
    <w:rsid w:val="003B369A"/>
    <w:rsid w:val="003B394D"/>
    <w:rsid w:val="003B43DB"/>
    <w:rsid w:val="003B459B"/>
    <w:rsid w:val="003B4989"/>
    <w:rsid w:val="003B5402"/>
    <w:rsid w:val="003B5CB6"/>
    <w:rsid w:val="003B5EE6"/>
    <w:rsid w:val="003B5F8B"/>
    <w:rsid w:val="003B6A74"/>
    <w:rsid w:val="003B700F"/>
    <w:rsid w:val="003B72C0"/>
    <w:rsid w:val="003B7819"/>
    <w:rsid w:val="003C033A"/>
    <w:rsid w:val="003C0A75"/>
    <w:rsid w:val="003C1388"/>
    <w:rsid w:val="003C1CE9"/>
    <w:rsid w:val="003C1D47"/>
    <w:rsid w:val="003C1E50"/>
    <w:rsid w:val="003C2204"/>
    <w:rsid w:val="003C29A6"/>
    <w:rsid w:val="003C3B9C"/>
    <w:rsid w:val="003C3EB0"/>
    <w:rsid w:val="003C415F"/>
    <w:rsid w:val="003C4501"/>
    <w:rsid w:val="003C47C1"/>
    <w:rsid w:val="003C4882"/>
    <w:rsid w:val="003C49F6"/>
    <w:rsid w:val="003C5390"/>
    <w:rsid w:val="003C58E1"/>
    <w:rsid w:val="003C5C5C"/>
    <w:rsid w:val="003C5E79"/>
    <w:rsid w:val="003C64B5"/>
    <w:rsid w:val="003C6A5B"/>
    <w:rsid w:val="003C6B50"/>
    <w:rsid w:val="003C75BB"/>
    <w:rsid w:val="003D193D"/>
    <w:rsid w:val="003D1B12"/>
    <w:rsid w:val="003D1E0C"/>
    <w:rsid w:val="003D215F"/>
    <w:rsid w:val="003D3742"/>
    <w:rsid w:val="003D4C20"/>
    <w:rsid w:val="003D5B1D"/>
    <w:rsid w:val="003D688C"/>
    <w:rsid w:val="003D6B02"/>
    <w:rsid w:val="003D6BA2"/>
    <w:rsid w:val="003D6C46"/>
    <w:rsid w:val="003D7550"/>
    <w:rsid w:val="003D7E13"/>
    <w:rsid w:val="003E00CD"/>
    <w:rsid w:val="003E0F75"/>
    <w:rsid w:val="003E1BF1"/>
    <w:rsid w:val="003E1E36"/>
    <w:rsid w:val="003E24BD"/>
    <w:rsid w:val="003E2F8B"/>
    <w:rsid w:val="003E310F"/>
    <w:rsid w:val="003E3157"/>
    <w:rsid w:val="003E3480"/>
    <w:rsid w:val="003E4437"/>
    <w:rsid w:val="003E4CC8"/>
    <w:rsid w:val="003E4FD9"/>
    <w:rsid w:val="003E5B73"/>
    <w:rsid w:val="003E5FD1"/>
    <w:rsid w:val="003E63A5"/>
    <w:rsid w:val="003E6595"/>
    <w:rsid w:val="003F006D"/>
    <w:rsid w:val="003F0156"/>
    <w:rsid w:val="003F028B"/>
    <w:rsid w:val="003F07D7"/>
    <w:rsid w:val="003F0BD3"/>
    <w:rsid w:val="003F0F9A"/>
    <w:rsid w:val="003F1305"/>
    <w:rsid w:val="003F158C"/>
    <w:rsid w:val="003F1846"/>
    <w:rsid w:val="003F18E8"/>
    <w:rsid w:val="003F28B3"/>
    <w:rsid w:val="003F2A1E"/>
    <w:rsid w:val="003F3457"/>
    <w:rsid w:val="003F3D5A"/>
    <w:rsid w:val="003F4287"/>
    <w:rsid w:val="003F4414"/>
    <w:rsid w:val="003F4FEC"/>
    <w:rsid w:val="003F5133"/>
    <w:rsid w:val="003F54FD"/>
    <w:rsid w:val="003F5EF7"/>
    <w:rsid w:val="003F6076"/>
    <w:rsid w:val="003F61FB"/>
    <w:rsid w:val="003F6443"/>
    <w:rsid w:val="003F7492"/>
    <w:rsid w:val="003F788E"/>
    <w:rsid w:val="004000AD"/>
    <w:rsid w:val="004005C4"/>
    <w:rsid w:val="00400F27"/>
    <w:rsid w:val="00401932"/>
    <w:rsid w:val="00401AE5"/>
    <w:rsid w:val="0040269F"/>
    <w:rsid w:val="00403134"/>
    <w:rsid w:val="0040347A"/>
    <w:rsid w:val="00403576"/>
    <w:rsid w:val="004037EE"/>
    <w:rsid w:val="00404252"/>
    <w:rsid w:val="0040482A"/>
    <w:rsid w:val="004049F6"/>
    <w:rsid w:val="00406058"/>
    <w:rsid w:val="0040614C"/>
    <w:rsid w:val="0040655E"/>
    <w:rsid w:val="00406568"/>
    <w:rsid w:val="004067DF"/>
    <w:rsid w:val="00407F44"/>
    <w:rsid w:val="0041059C"/>
    <w:rsid w:val="00410641"/>
    <w:rsid w:val="0041072E"/>
    <w:rsid w:val="004111D0"/>
    <w:rsid w:val="0041128D"/>
    <w:rsid w:val="00411460"/>
    <w:rsid w:val="00411BEC"/>
    <w:rsid w:val="00411D3A"/>
    <w:rsid w:val="00412779"/>
    <w:rsid w:val="004127F8"/>
    <w:rsid w:val="00412FB9"/>
    <w:rsid w:val="004134EF"/>
    <w:rsid w:val="004143ED"/>
    <w:rsid w:val="004149AD"/>
    <w:rsid w:val="00414D18"/>
    <w:rsid w:val="00415609"/>
    <w:rsid w:val="00415A81"/>
    <w:rsid w:val="00415B2E"/>
    <w:rsid w:val="00415EDF"/>
    <w:rsid w:val="00416263"/>
    <w:rsid w:val="00416BA2"/>
    <w:rsid w:val="00417E97"/>
    <w:rsid w:val="00417EF1"/>
    <w:rsid w:val="0042040D"/>
    <w:rsid w:val="00420C6B"/>
    <w:rsid w:val="004218A4"/>
    <w:rsid w:val="00421D5A"/>
    <w:rsid w:val="00422BB3"/>
    <w:rsid w:val="00422C9D"/>
    <w:rsid w:val="004239A0"/>
    <w:rsid w:val="00423B29"/>
    <w:rsid w:val="0042426A"/>
    <w:rsid w:val="004244B1"/>
    <w:rsid w:val="00424B13"/>
    <w:rsid w:val="00425311"/>
    <w:rsid w:val="00425993"/>
    <w:rsid w:val="0042622C"/>
    <w:rsid w:val="004269C7"/>
    <w:rsid w:val="00426C16"/>
    <w:rsid w:val="00426DEA"/>
    <w:rsid w:val="00427432"/>
    <w:rsid w:val="00427676"/>
    <w:rsid w:val="004302AC"/>
    <w:rsid w:val="00430EE5"/>
    <w:rsid w:val="0043151C"/>
    <w:rsid w:val="00431608"/>
    <w:rsid w:val="00431CEA"/>
    <w:rsid w:val="00431D08"/>
    <w:rsid w:val="004329A9"/>
    <w:rsid w:val="00432A6B"/>
    <w:rsid w:val="00432B34"/>
    <w:rsid w:val="004331F4"/>
    <w:rsid w:val="004332F1"/>
    <w:rsid w:val="00433732"/>
    <w:rsid w:val="004338CD"/>
    <w:rsid w:val="00433FE4"/>
    <w:rsid w:val="00434145"/>
    <w:rsid w:val="00434C34"/>
    <w:rsid w:val="00434C44"/>
    <w:rsid w:val="00434C6A"/>
    <w:rsid w:val="004354B0"/>
    <w:rsid w:val="00435E00"/>
    <w:rsid w:val="0043609C"/>
    <w:rsid w:val="004369F5"/>
    <w:rsid w:val="00436B20"/>
    <w:rsid w:val="00436C56"/>
    <w:rsid w:val="0043732D"/>
    <w:rsid w:val="004374EF"/>
    <w:rsid w:val="00437566"/>
    <w:rsid w:val="004403DF"/>
    <w:rsid w:val="004411C1"/>
    <w:rsid w:val="00441DB4"/>
    <w:rsid w:val="004436D7"/>
    <w:rsid w:val="00443BD9"/>
    <w:rsid w:val="004441B8"/>
    <w:rsid w:val="00444468"/>
    <w:rsid w:val="00444C8F"/>
    <w:rsid w:val="00446009"/>
    <w:rsid w:val="00446584"/>
    <w:rsid w:val="00446C8E"/>
    <w:rsid w:val="00446D40"/>
    <w:rsid w:val="004474CC"/>
    <w:rsid w:val="00447785"/>
    <w:rsid w:val="00447F02"/>
    <w:rsid w:val="00447FA4"/>
    <w:rsid w:val="00450775"/>
    <w:rsid w:val="00450E5D"/>
    <w:rsid w:val="0045109B"/>
    <w:rsid w:val="0045123A"/>
    <w:rsid w:val="00452135"/>
    <w:rsid w:val="004524FC"/>
    <w:rsid w:val="00452723"/>
    <w:rsid w:val="0045286A"/>
    <w:rsid w:val="00452942"/>
    <w:rsid w:val="004537F5"/>
    <w:rsid w:val="00453A95"/>
    <w:rsid w:val="00454033"/>
    <w:rsid w:val="00454623"/>
    <w:rsid w:val="00454DDA"/>
    <w:rsid w:val="00454E56"/>
    <w:rsid w:val="004558AC"/>
    <w:rsid w:val="00455D37"/>
    <w:rsid w:val="00456512"/>
    <w:rsid w:val="00456B90"/>
    <w:rsid w:val="004575E4"/>
    <w:rsid w:val="00457764"/>
    <w:rsid w:val="0045796A"/>
    <w:rsid w:val="004606A4"/>
    <w:rsid w:val="00460FAB"/>
    <w:rsid w:val="00461E06"/>
    <w:rsid w:val="00462A47"/>
    <w:rsid w:val="004633E5"/>
    <w:rsid w:val="00463712"/>
    <w:rsid w:val="0046384A"/>
    <w:rsid w:val="00464004"/>
    <w:rsid w:val="0046457A"/>
    <w:rsid w:val="00464B71"/>
    <w:rsid w:val="00465BB3"/>
    <w:rsid w:val="00465D37"/>
    <w:rsid w:val="00465F55"/>
    <w:rsid w:val="0046764A"/>
    <w:rsid w:val="0046770F"/>
    <w:rsid w:val="00467D08"/>
    <w:rsid w:val="004701A5"/>
    <w:rsid w:val="004707C4"/>
    <w:rsid w:val="00470A5E"/>
    <w:rsid w:val="00470EA6"/>
    <w:rsid w:val="00471393"/>
    <w:rsid w:val="00471689"/>
    <w:rsid w:val="00471E9F"/>
    <w:rsid w:val="00472399"/>
    <w:rsid w:val="00472DA8"/>
    <w:rsid w:val="00472E30"/>
    <w:rsid w:val="00473202"/>
    <w:rsid w:val="00473643"/>
    <w:rsid w:val="00473DDC"/>
    <w:rsid w:val="00473EAF"/>
    <w:rsid w:val="00473EEA"/>
    <w:rsid w:val="00474798"/>
    <w:rsid w:val="00474C0E"/>
    <w:rsid w:val="004759F6"/>
    <w:rsid w:val="00476B96"/>
    <w:rsid w:val="00476E89"/>
    <w:rsid w:val="00477027"/>
    <w:rsid w:val="004800EC"/>
    <w:rsid w:val="0048011B"/>
    <w:rsid w:val="00480376"/>
    <w:rsid w:val="0048060B"/>
    <w:rsid w:val="00481AB5"/>
    <w:rsid w:val="00481C19"/>
    <w:rsid w:val="00482275"/>
    <w:rsid w:val="004833A0"/>
    <w:rsid w:val="0048359B"/>
    <w:rsid w:val="0048395F"/>
    <w:rsid w:val="00484075"/>
    <w:rsid w:val="00484402"/>
    <w:rsid w:val="00485477"/>
    <w:rsid w:val="00486859"/>
    <w:rsid w:val="0048761D"/>
    <w:rsid w:val="004907C7"/>
    <w:rsid w:val="004910A9"/>
    <w:rsid w:val="0049112C"/>
    <w:rsid w:val="0049135E"/>
    <w:rsid w:val="00492225"/>
    <w:rsid w:val="004924E7"/>
    <w:rsid w:val="00493384"/>
    <w:rsid w:val="00493964"/>
    <w:rsid w:val="0049432C"/>
    <w:rsid w:val="004947EA"/>
    <w:rsid w:val="00494F3D"/>
    <w:rsid w:val="004957AB"/>
    <w:rsid w:val="00495F00"/>
    <w:rsid w:val="004962C3"/>
    <w:rsid w:val="0049649C"/>
    <w:rsid w:val="004A1467"/>
    <w:rsid w:val="004A1961"/>
    <w:rsid w:val="004A1B78"/>
    <w:rsid w:val="004A22E5"/>
    <w:rsid w:val="004A2343"/>
    <w:rsid w:val="004A2CEE"/>
    <w:rsid w:val="004A2F99"/>
    <w:rsid w:val="004A3022"/>
    <w:rsid w:val="004A340A"/>
    <w:rsid w:val="004A3E0D"/>
    <w:rsid w:val="004A45CA"/>
    <w:rsid w:val="004A49E5"/>
    <w:rsid w:val="004A4C6F"/>
    <w:rsid w:val="004A549C"/>
    <w:rsid w:val="004A6CB0"/>
    <w:rsid w:val="004A712D"/>
    <w:rsid w:val="004A725C"/>
    <w:rsid w:val="004A749A"/>
    <w:rsid w:val="004A7F14"/>
    <w:rsid w:val="004B0027"/>
    <w:rsid w:val="004B0E31"/>
    <w:rsid w:val="004B104C"/>
    <w:rsid w:val="004B12CF"/>
    <w:rsid w:val="004B184D"/>
    <w:rsid w:val="004B30DC"/>
    <w:rsid w:val="004B3365"/>
    <w:rsid w:val="004B4243"/>
    <w:rsid w:val="004B4249"/>
    <w:rsid w:val="004B47B9"/>
    <w:rsid w:val="004B5207"/>
    <w:rsid w:val="004B543E"/>
    <w:rsid w:val="004B5794"/>
    <w:rsid w:val="004B5CCA"/>
    <w:rsid w:val="004B6AB4"/>
    <w:rsid w:val="004B6CE7"/>
    <w:rsid w:val="004B75F2"/>
    <w:rsid w:val="004C0F2D"/>
    <w:rsid w:val="004C22C1"/>
    <w:rsid w:val="004C274F"/>
    <w:rsid w:val="004C278E"/>
    <w:rsid w:val="004C2D46"/>
    <w:rsid w:val="004C2DEE"/>
    <w:rsid w:val="004C3082"/>
    <w:rsid w:val="004C32F1"/>
    <w:rsid w:val="004C3404"/>
    <w:rsid w:val="004C389D"/>
    <w:rsid w:val="004C3D06"/>
    <w:rsid w:val="004C4E0A"/>
    <w:rsid w:val="004C51B9"/>
    <w:rsid w:val="004C532F"/>
    <w:rsid w:val="004C6049"/>
    <w:rsid w:val="004C63B4"/>
    <w:rsid w:val="004C6D03"/>
    <w:rsid w:val="004C7126"/>
    <w:rsid w:val="004C7354"/>
    <w:rsid w:val="004C74C7"/>
    <w:rsid w:val="004D0180"/>
    <w:rsid w:val="004D0596"/>
    <w:rsid w:val="004D0637"/>
    <w:rsid w:val="004D069C"/>
    <w:rsid w:val="004D0A6D"/>
    <w:rsid w:val="004D0C5A"/>
    <w:rsid w:val="004D0CAE"/>
    <w:rsid w:val="004D0D78"/>
    <w:rsid w:val="004D12E7"/>
    <w:rsid w:val="004D1867"/>
    <w:rsid w:val="004D1873"/>
    <w:rsid w:val="004D1F80"/>
    <w:rsid w:val="004D2BA1"/>
    <w:rsid w:val="004D32D9"/>
    <w:rsid w:val="004D3C82"/>
    <w:rsid w:val="004D3EB4"/>
    <w:rsid w:val="004D4315"/>
    <w:rsid w:val="004D4D6C"/>
    <w:rsid w:val="004D50D0"/>
    <w:rsid w:val="004D511E"/>
    <w:rsid w:val="004D51B2"/>
    <w:rsid w:val="004D58BF"/>
    <w:rsid w:val="004D5B4F"/>
    <w:rsid w:val="004D5C5D"/>
    <w:rsid w:val="004D5CF0"/>
    <w:rsid w:val="004D6A52"/>
    <w:rsid w:val="004D6B40"/>
    <w:rsid w:val="004D7357"/>
    <w:rsid w:val="004D78ED"/>
    <w:rsid w:val="004D7E3C"/>
    <w:rsid w:val="004E025E"/>
    <w:rsid w:val="004E0C92"/>
    <w:rsid w:val="004E1696"/>
    <w:rsid w:val="004E2286"/>
    <w:rsid w:val="004E27F2"/>
    <w:rsid w:val="004E2B04"/>
    <w:rsid w:val="004E2B6B"/>
    <w:rsid w:val="004E2C7F"/>
    <w:rsid w:val="004E34D1"/>
    <w:rsid w:val="004E3699"/>
    <w:rsid w:val="004E3806"/>
    <w:rsid w:val="004E3812"/>
    <w:rsid w:val="004E3F7C"/>
    <w:rsid w:val="004E4006"/>
    <w:rsid w:val="004E506D"/>
    <w:rsid w:val="004E5D82"/>
    <w:rsid w:val="004E62DA"/>
    <w:rsid w:val="004E632F"/>
    <w:rsid w:val="004E6B2A"/>
    <w:rsid w:val="004E6CA2"/>
    <w:rsid w:val="004E7A11"/>
    <w:rsid w:val="004E7C2F"/>
    <w:rsid w:val="004F0300"/>
    <w:rsid w:val="004F035C"/>
    <w:rsid w:val="004F080C"/>
    <w:rsid w:val="004F0CA1"/>
    <w:rsid w:val="004F15A0"/>
    <w:rsid w:val="004F18D7"/>
    <w:rsid w:val="004F1F7B"/>
    <w:rsid w:val="004F2434"/>
    <w:rsid w:val="004F259B"/>
    <w:rsid w:val="004F28B5"/>
    <w:rsid w:val="004F2D47"/>
    <w:rsid w:val="004F4595"/>
    <w:rsid w:val="004F4750"/>
    <w:rsid w:val="004F5092"/>
    <w:rsid w:val="004F53EE"/>
    <w:rsid w:val="004F6423"/>
    <w:rsid w:val="004F6A3A"/>
    <w:rsid w:val="004F6CD9"/>
    <w:rsid w:val="005001E0"/>
    <w:rsid w:val="00500CC1"/>
    <w:rsid w:val="00501689"/>
    <w:rsid w:val="00501B2B"/>
    <w:rsid w:val="00502DEA"/>
    <w:rsid w:val="00503BF1"/>
    <w:rsid w:val="00504178"/>
    <w:rsid w:val="00504251"/>
    <w:rsid w:val="005044FC"/>
    <w:rsid w:val="0050461E"/>
    <w:rsid w:val="00504E33"/>
    <w:rsid w:val="005057AD"/>
    <w:rsid w:val="00505F11"/>
    <w:rsid w:val="0050662A"/>
    <w:rsid w:val="00506E91"/>
    <w:rsid w:val="0051009B"/>
    <w:rsid w:val="00510270"/>
    <w:rsid w:val="005106C0"/>
    <w:rsid w:val="005112C9"/>
    <w:rsid w:val="00511445"/>
    <w:rsid w:val="00512129"/>
    <w:rsid w:val="005124A8"/>
    <w:rsid w:val="005125E7"/>
    <w:rsid w:val="0051284A"/>
    <w:rsid w:val="00512E43"/>
    <w:rsid w:val="00512EA1"/>
    <w:rsid w:val="005136D0"/>
    <w:rsid w:val="00513E56"/>
    <w:rsid w:val="00513E8D"/>
    <w:rsid w:val="00513EBA"/>
    <w:rsid w:val="00514646"/>
    <w:rsid w:val="005150DA"/>
    <w:rsid w:val="00515815"/>
    <w:rsid w:val="00515CC6"/>
    <w:rsid w:val="00516BB2"/>
    <w:rsid w:val="0051753A"/>
    <w:rsid w:val="00517F26"/>
    <w:rsid w:val="00520B88"/>
    <w:rsid w:val="00521056"/>
    <w:rsid w:val="00521970"/>
    <w:rsid w:val="00522300"/>
    <w:rsid w:val="00522A5E"/>
    <w:rsid w:val="005232B0"/>
    <w:rsid w:val="005236DD"/>
    <w:rsid w:val="005237A3"/>
    <w:rsid w:val="005238F0"/>
    <w:rsid w:val="00523A46"/>
    <w:rsid w:val="00523B0F"/>
    <w:rsid w:val="00523CC8"/>
    <w:rsid w:val="00524190"/>
    <w:rsid w:val="00524382"/>
    <w:rsid w:val="0052445C"/>
    <w:rsid w:val="00524517"/>
    <w:rsid w:val="0052461F"/>
    <w:rsid w:val="0052574B"/>
    <w:rsid w:val="005265D6"/>
    <w:rsid w:val="005265DB"/>
    <w:rsid w:val="00526FC2"/>
    <w:rsid w:val="00527714"/>
    <w:rsid w:val="00527840"/>
    <w:rsid w:val="00527DCB"/>
    <w:rsid w:val="00530528"/>
    <w:rsid w:val="005307A2"/>
    <w:rsid w:val="005309A1"/>
    <w:rsid w:val="00530C8E"/>
    <w:rsid w:val="005315A1"/>
    <w:rsid w:val="0053187E"/>
    <w:rsid w:val="00531978"/>
    <w:rsid w:val="00531CAE"/>
    <w:rsid w:val="005321B1"/>
    <w:rsid w:val="005325E3"/>
    <w:rsid w:val="00532BF3"/>
    <w:rsid w:val="00533198"/>
    <w:rsid w:val="00533692"/>
    <w:rsid w:val="0053523E"/>
    <w:rsid w:val="00536016"/>
    <w:rsid w:val="00536398"/>
    <w:rsid w:val="005372C7"/>
    <w:rsid w:val="0053797B"/>
    <w:rsid w:val="00541812"/>
    <w:rsid w:val="00541922"/>
    <w:rsid w:val="00541D71"/>
    <w:rsid w:val="005420FD"/>
    <w:rsid w:val="005421BE"/>
    <w:rsid w:val="005424D4"/>
    <w:rsid w:val="00542621"/>
    <w:rsid w:val="00542944"/>
    <w:rsid w:val="005429E7"/>
    <w:rsid w:val="00542A77"/>
    <w:rsid w:val="00543CE7"/>
    <w:rsid w:val="00543EF7"/>
    <w:rsid w:val="005465C8"/>
    <w:rsid w:val="005468A8"/>
    <w:rsid w:val="00546B11"/>
    <w:rsid w:val="00546D13"/>
    <w:rsid w:val="00547321"/>
    <w:rsid w:val="00547EDF"/>
    <w:rsid w:val="005502D9"/>
    <w:rsid w:val="00551558"/>
    <w:rsid w:val="005518F9"/>
    <w:rsid w:val="005524EC"/>
    <w:rsid w:val="005527E8"/>
    <w:rsid w:val="00552A0A"/>
    <w:rsid w:val="00553066"/>
    <w:rsid w:val="005536E6"/>
    <w:rsid w:val="00553E9F"/>
    <w:rsid w:val="00554ABC"/>
    <w:rsid w:val="00555FF1"/>
    <w:rsid w:val="0055602A"/>
    <w:rsid w:val="0055641A"/>
    <w:rsid w:val="005565BE"/>
    <w:rsid w:val="005566AD"/>
    <w:rsid w:val="00556C5C"/>
    <w:rsid w:val="0055755E"/>
    <w:rsid w:val="00557740"/>
    <w:rsid w:val="00560248"/>
    <w:rsid w:val="0056038D"/>
    <w:rsid w:val="005616D3"/>
    <w:rsid w:val="0056198B"/>
    <w:rsid w:val="00561A29"/>
    <w:rsid w:val="005620FF"/>
    <w:rsid w:val="00562AF3"/>
    <w:rsid w:val="00562C51"/>
    <w:rsid w:val="00563B1F"/>
    <w:rsid w:val="00563EEE"/>
    <w:rsid w:val="0056466A"/>
    <w:rsid w:val="005646BE"/>
    <w:rsid w:val="00564BB9"/>
    <w:rsid w:val="005658C5"/>
    <w:rsid w:val="00565AE0"/>
    <w:rsid w:val="005661CD"/>
    <w:rsid w:val="005663F9"/>
    <w:rsid w:val="00566409"/>
    <w:rsid w:val="0056684B"/>
    <w:rsid w:val="00566AE9"/>
    <w:rsid w:val="00567539"/>
    <w:rsid w:val="00570538"/>
    <w:rsid w:val="0057067F"/>
    <w:rsid w:val="00570982"/>
    <w:rsid w:val="005709BD"/>
    <w:rsid w:val="00570BBB"/>
    <w:rsid w:val="005713C3"/>
    <w:rsid w:val="0057152A"/>
    <w:rsid w:val="005718D3"/>
    <w:rsid w:val="0057225C"/>
    <w:rsid w:val="005723ED"/>
    <w:rsid w:val="00572B42"/>
    <w:rsid w:val="005731FE"/>
    <w:rsid w:val="005733A7"/>
    <w:rsid w:val="00573517"/>
    <w:rsid w:val="0057448D"/>
    <w:rsid w:val="00574643"/>
    <w:rsid w:val="00575AAC"/>
    <w:rsid w:val="00575B54"/>
    <w:rsid w:val="00575FDA"/>
    <w:rsid w:val="005762E4"/>
    <w:rsid w:val="0057737E"/>
    <w:rsid w:val="00577EED"/>
    <w:rsid w:val="00580C0D"/>
    <w:rsid w:val="00580D5F"/>
    <w:rsid w:val="00581274"/>
    <w:rsid w:val="00581523"/>
    <w:rsid w:val="005817FE"/>
    <w:rsid w:val="00582C32"/>
    <w:rsid w:val="00584297"/>
    <w:rsid w:val="0058438D"/>
    <w:rsid w:val="00584DD4"/>
    <w:rsid w:val="005853C4"/>
    <w:rsid w:val="00585657"/>
    <w:rsid w:val="005856E3"/>
    <w:rsid w:val="0058589D"/>
    <w:rsid w:val="00586816"/>
    <w:rsid w:val="00586E2D"/>
    <w:rsid w:val="00587BA6"/>
    <w:rsid w:val="00587CE1"/>
    <w:rsid w:val="00590002"/>
    <w:rsid w:val="005915E2"/>
    <w:rsid w:val="00591F47"/>
    <w:rsid w:val="005923DE"/>
    <w:rsid w:val="00592816"/>
    <w:rsid w:val="00592CF2"/>
    <w:rsid w:val="0059383A"/>
    <w:rsid w:val="00594D7F"/>
    <w:rsid w:val="0059699E"/>
    <w:rsid w:val="00596C0C"/>
    <w:rsid w:val="00596CE6"/>
    <w:rsid w:val="00596D48"/>
    <w:rsid w:val="00597062"/>
    <w:rsid w:val="00597218"/>
    <w:rsid w:val="0059737E"/>
    <w:rsid w:val="005A067A"/>
    <w:rsid w:val="005A0923"/>
    <w:rsid w:val="005A16BB"/>
    <w:rsid w:val="005A26F5"/>
    <w:rsid w:val="005A29F8"/>
    <w:rsid w:val="005A2F60"/>
    <w:rsid w:val="005A3708"/>
    <w:rsid w:val="005A4174"/>
    <w:rsid w:val="005A431D"/>
    <w:rsid w:val="005A549D"/>
    <w:rsid w:val="005A570D"/>
    <w:rsid w:val="005A7753"/>
    <w:rsid w:val="005A7846"/>
    <w:rsid w:val="005A7FD3"/>
    <w:rsid w:val="005B18E8"/>
    <w:rsid w:val="005B18FD"/>
    <w:rsid w:val="005B3E8F"/>
    <w:rsid w:val="005B4924"/>
    <w:rsid w:val="005B5495"/>
    <w:rsid w:val="005B5CCA"/>
    <w:rsid w:val="005B6044"/>
    <w:rsid w:val="005B6630"/>
    <w:rsid w:val="005B67AC"/>
    <w:rsid w:val="005B67B5"/>
    <w:rsid w:val="005B6C61"/>
    <w:rsid w:val="005B7318"/>
    <w:rsid w:val="005B7811"/>
    <w:rsid w:val="005B7A97"/>
    <w:rsid w:val="005B7FD3"/>
    <w:rsid w:val="005C06F2"/>
    <w:rsid w:val="005C0E23"/>
    <w:rsid w:val="005C0E52"/>
    <w:rsid w:val="005C10D3"/>
    <w:rsid w:val="005C11C1"/>
    <w:rsid w:val="005C14B6"/>
    <w:rsid w:val="005C1BF4"/>
    <w:rsid w:val="005C1D08"/>
    <w:rsid w:val="005C1E3A"/>
    <w:rsid w:val="005C2A30"/>
    <w:rsid w:val="005C3AE1"/>
    <w:rsid w:val="005C3DF9"/>
    <w:rsid w:val="005C50F9"/>
    <w:rsid w:val="005C55AB"/>
    <w:rsid w:val="005C5753"/>
    <w:rsid w:val="005C58CC"/>
    <w:rsid w:val="005C5B10"/>
    <w:rsid w:val="005C6903"/>
    <w:rsid w:val="005C6C9C"/>
    <w:rsid w:val="005C6DAA"/>
    <w:rsid w:val="005C7494"/>
    <w:rsid w:val="005D1285"/>
    <w:rsid w:val="005D1386"/>
    <w:rsid w:val="005D179E"/>
    <w:rsid w:val="005D34FC"/>
    <w:rsid w:val="005D426B"/>
    <w:rsid w:val="005D458C"/>
    <w:rsid w:val="005D5196"/>
    <w:rsid w:val="005D51F1"/>
    <w:rsid w:val="005D5597"/>
    <w:rsid w:val="005D5953"/>
    <w:rsid w:val="005D6EBC"/>
    <w:rsid w:val="005D7D66"/>
    <w:rsid w:val="005D7F44"/>
    <w:rsid w:val="005E0C52"/>
    <w:rsid w:val="005E0FA3"/>
    <w:rsid w:val="005E21B7"/>
    <w:rsid w:val="005E27A0"/>
    <w:rsid w:val="005E2CC1"/>
    <w:rsid w:val="005E2EDC"/>
    <w:rsid w:val="005E3254"/>
    <w:rsid w:val="005E3670"/>
    <w:rsid w:val="005E3B03"/>
    <w:rsid w:val="005E40FF"/>
    <w:rsid w:val="005E4537"/>
    <w:rsid w:val="005E479D"/>
    <w:rsid w:val="005E5047"/>
    <w:rsid w:val="005E51CC"/>
    <w:rsid w:val="005E5391"/>
    <w:rsid w:val="005E570E"/>
    <w:rsid w:val="005E5ABF"/>
    <w:rsid w:val="005E6521"/>
    <w:rsid w:val="005E6C89"/>
    <w:rsid w:val="005E7B01"/>
    <w:rsid w:val="005E7F2C"/>
    <w:rsid w:val="005F03A5"/>
    <w:rsid w:val="005F051B"/>
    <w:rsid w:val="005F0F37"/>
    <w:rsid w:val="005F10A3"/>
    <w:rsid w:val="005F11E1"/>
    <w:rsid w:val="005F1A13"/>
    <w:rsid w:val="005F1A63"/>
    <w:rsid w:val="005F2051"/>
    <w:rsid w:val="005F206A"/>
    <w:rsid w:val="005F28A9"/>
    <w:rsid w:val="005F2E28"/>
    <w:rsid w:val="005F30C7"/>
    <w:rsid w:val="005F30E3"/>
    <w:rsid w:val="005F359C"/>
    <w:rsid w:val="005F3A4C"/>
    <w:rsid w:val="005F3B3A"/>
    <w:rsid w:val="005F4202"/>
    <w:rsid w:val="005F45BC"/>
    <w:rsid w:val="005F552B"/>
    <w:rsid w:val="005F6F45"/>
    <w:rsid w:val="005F72ED"/>
    <w:rsid w:val="005F7D48"/>
    <w:rsid w:val="006007AB"/>
    <w:rsid w:val="00600A04"/>
    <w:rsid w:val="00600DBE"/>
    <w:rsid w:val="0060164D"/>
    <w:rsid w:val="0060201F"/>
    <w:rsid w:val="00602076"/>
    <w:rsid w:val="00602975"/>
    <w:rsid w:val="00602DD4"/>
    <w:rsid w:val="0060361C"/>
    <w:rsid w:val="00603C26"/>
    <w:rsid w:val="00603F65"/>
    <w:rsid w:val="006052E1"/>
    <w:rsid w:val="0060577F"/>
    <w:rsid w:val="006059A2"/>
    <w:rsid w:val="00606E8C"/>
    <w:rsid w:val="00607009"/>
    <w:rsid w:val="00607AF0"/>
    <w:rsid w:val="00607C2F"/>
    <w:rsid w:val="00610785"/>
    <w:rsid w:val="006111B8"/>
    <w:rsid w:val="006117C9"/>
    <w:rsid w:val="00611BB5"/>
    <w:rsid w:val="00611F19"/>
    <w:rsid w:val="00612E45"/>
    <w:rsid w:val="00616410"/>
    <w:rsid w:val="006164F9"/>
    <w:rsid w:val="0061652B"/>
    <w:rsid w:val="00616784"/>
    <w:rsid w:val="00616F2E"/>
    <w:rsid w:val="0062000F"/>
    <w:rsid w:val="0062101D"/>
    <w:rsid w:val="00621ABF"/>
    <w:rsid w:val="00621C8F"/>
    <w:rsid w:val="00622046"/>
    <w:rsid w:val="0062355E"/>
    <w:rsid w:val="006237A2"/>
    <w:rsid w:val="00624B98"/>
    <w:rsid w:val="00625207"/>
    <w:rsid w:val="00625775"/>
    <w:rsid w:val="00625B1B"/>
    <w:rsid w:val="00626D54"/>
    <w:rsid w:val="006276C1"/>
    <w:rsid w:val="006278C3"/>
    <w:rsid w:val="00627F60"/>
    <w:rsid w:val="00627FCE"/>
    <w:rsid w:val="00630173"/>
    <w:rsid w:val="00630649"/>
    <w:rsid w:val="006309A5"/>
    <w:rsid w:val="00631EC3"/>
    <w:rsid w:val="006320C9"/>
    <w:rsid w:val="0063226A"/>
    <w:rsid w:val="00632B42"/>
    <w:rsid w:val="006340C6"/>
    <w:rsid w:val="0063414B"/>
    <w:rsid w:val="00634E1C"/>
    <w:rsid w:val="006351A7"/>
    <w:rsid w:val="00635384"/>
    <w:rsid w:val="00635C75"/>
    <w:rsid w:val="00635CC8"/>
    <w:rsid w:val="00637AF0"/>
    <w:rsid w:val="0064003D"/>
    <w:rsid w:val="006403F1"/>
    <w:rsid w:val="00640A0F"/>
    <w:rsid w:val="006414CC"/>
    <w:rsid w:val="00642BC9"/>
    <w:rsid w:val="00642EAF"/>
    <w:rsid w:val="00643CF5"/>
    <w:rsid w:val="00643F1C"/>
    <w:rsid w:val="006445B5"/>
    <w:rsid w:val="00644FAF"/>
    <w:rsid w:val="00645254"/>
    <w:rsid w:val="006454AA"/>
    <w:rsid w:val="00645E34"/>
    <w:rsid w:val="00646027"/>
    <w:rsid w:val="006463D6"/>
    <w:rsid w:val="006465F1"/>
    <w:rsid w:val="00646825"/>
    <w:rsid w:val="00650930"/>
    <w:rsid w:val="006511DA"/>
    <w:rsid w:val="006513F7"/>
    <w:rsid w:val="006523EA"/>
    <w:rsid w:val="0065243C"/>
    <w:rsid w:val="00652F22"/>
    <w:rsid w:val="00653C9C"/>
    <w:rsid w:val="00654BC5"/>
    <w:rsid w:val="00654D5A"/>
    <w:rsid w:val="00656160"/>
    <w:rsid w:val="0065621E"/>
    <w:rsid w:val="00656380"/>
    <w:rsid w:val="00657284"/>
    <w:rsid w:val="006602AD"/>
    <w:rsid w:val="006608EB"/>
    <w:rsid w:val="00660B57"/>
    <w:rsid w:val="0066160D"/>
    <w:rsid w:val="006619D6"/>
    <w:rsid w:val="00661D27"/>
    <w:rsid w:val="00661E48"/>
    <w:rsid w:val="0066299E"/>
    <w:rsid w:val="006629A9"/>
    <w:rsid w:val="00662B17"/>
    <w:rsid w:val="00662FFF"/>
    <w:rsid w:val="006630E1"/>
    <w:rsid w:val="006636EB"/>
    <w:rsid w:val="00663EF7"/>
    <w:rsid w:val="00664244"/>
    <w:rsid w:val="0066450C"/>
    <w:rsid w:val="00664E9D"/>
    <w:rsid w:val="00665CC2"/>
    <w:rsid w:val="0066620A"/>
    <w:rsid w:val="006670BD"/>
    <w:rsid w:val="0066738D"/>
    <w:rsid w:val="006678CE"/>
    <w:rsid w:val="00670683"/>
    <w:rsid w:val="00670EB3"/>
    <w:rsid w:val="00671478"/>
    <w:rsid w:val="00671BC3"/>
    <w:rsid w:val="00671FF6"/>
    <w:rsid w:val="00673082"/>
    <w:rsid w:val="0067330C"/>
    <w:rsid w:val="006734CA"/>
    <w:rsid w:val="0067365D"/>
    <w:rsid w:val="00673B66"/>
    <w:rsid w:val="00674EB7"/>
    <w:rsid w:val="00675536"/>
    <w:rsid w:val="006759DE"/>
    <w:rsid w:val="00675AFF"/>
    <w:rsid w:val="006767BF"/>
    <w:rsid w:val="00676F91"/>
    <w:rsid w:val="00677941"/>
    <w:rsid w:val="00677F2B"/>
    <w:rsid w:val="00677FD2"/>
    <w:rsid w:val="00680333"/>
    <w:rsid w:val="00680544"/>
    <w:rsid w:val="006819DE"/>
    <w:rsid w:val="00682029"/>
    <w:rsid w:val="0068369D"/>
    <w:rsid w:val="00683FD9"/>
    <w:rsid w:val="006846B4"/>
    <w:rsid w:val="00684ADD"/>
    <w:rsid w:val="00684D4D"/>
    <w:rsid w:val="00685149"/>
    <w:rsid w:val="0068555C"/>
    <w:rsid w:val="00686ABC"/>
    <w:rsid w:val="0068705A"/>
    <w:rsid w:val="00687235"/>
    <w:rsid w:val="006874F0"/>
    <w:rsid w:val="00687E41"/>
    <w:rsid w:val="0069051D"/>
    <w:rsid w:val="00690DB4"/>
    <w:rsid w:val="00691259"/>
    <w:rsid w:val="006913A0"/>
    <w:rsid w:val="00691687"/>
    <w:rsid w:val="00691867"/>
    <w:rsid w:val="00691B8E"/>
    <w:rsid w:val="006924D5"/>
    <w:rsid w:val="00693204"/>
    <w:rsid w:val="0069463C"/>
    <w:rsid w:val="00694677"/>
    <w:rsid w:val="0069496B"/>
    <w:rsid w:val="006949EC"/>
    <w:rsid w:val="006950AE"/>
    <w:rsid w:val="006951C9"/>
    <w:rsid w:val="00695944"/>
    <w:rsid w:val="00696B93"/>
    <w:rsid w:val="00697243"/>
    <w:rsid w:val="00697695"/>
    <w:rsid w:val="006A01A0"/>
    <w:rsid w:val="006A0C4E"/>
    <w:rsid w:val="006A0F34"/>
    <w:rsid w:val="006A1CFF"/>
    <w:rsid w:val="006A23A2"/>
    <w:rsid w:val="006A2659"/>
    <w:rsid w:val="006A2D81"/>
    <w:rsid w:val="006A2DF8"/>
    <w:rsid w:val="006A3459"/>
    <w:rsid w:val="006A3C43"/>
    <w:rsid w:val="006A3CD4"/>
    <w:rsid w:val="006A4841"/>
    <w:rsid w:val="006A4A10"/>
    <w:rsid w:val="006A4D13"/>
    <w:rsid w:val="006A4D6A"/>
    <w:rsid w:val="006A512D"/>
    <w:rsid w:val="006A5D38"/>
    <w:rsid w:val="006A61E4"/>
    <w:rsid w:val="006A7132"/>
    <w:rsid w:val="006A77B8"/>
    <w:rsid w:val="006A7D93"/>
    <w:rsid w:val="006B03EA"/>
    <w:rsid w:val="006B0D14"/>
    <w:rsid w:val="006B1F49"/>
    <w:rsid w:val="006B2C26"/>
    <w:rsid w:val="006B3237"/>
    <w:rsid w:val="006B363C"/>
    <w:rsid w:val="006B3CE2"/>
    <w:rsid w:val="006B3E0B"/>
    <w:rsid w:val="006B3EC4"/>
    <w:rsid w:val="006B4593"/>
    <w:rsid w:val="006B4688"/>
    <w:rsid w:val="006B4BDE"/>
    <w:rsid w:val="006B4F17"/>
    <w:rsid w:val="006B5874"/>
    <w:rsid w:val="006B5A3B"/>
    <w:rsid w:val="006B660A"/>
    <w:rsid w:val="006B6A59"/>
    <w:rsid w:val="006B6BA3"/>
    <w:rsid w:val="006B6CD3"/>
    <w:rsid w:val="006B6EFD"/>
    <w:rsid w:val="006B7365"/>
    <w:rsid w:val="006C00E3"/>
    <w:rsid w:val="006C05FE"/>
    <w:rsid w:val="006C0A7C"/>
    <w:rsid w:val="006C0AC8"/>
    <w:rsid w:val="006C0C39"/>
    <w:rsid w:val="006C11D3"/>
    <w:rsid w:val="006C12E2"/>
    <w:rsid w:val="006C14A7"/>
    <w:rsid w:val="006C1AF3"/>
    <w:rsid w:val="006C231B"/>
    <w:rsid w:val="006C2965"/>
    <w:rsid w:val="006C2F86"/>
    <w:rsid w:val="006C33AC"/>
    <w:rsid w:val="006C353B"/>
    <w:rsid w:val="006C38BB"/>
    <w:rsid w:val="006C407C"/>
    <w:rsid w:val="006C4E34"/>
    <w:rsid w:val="006C51A3"/>
    <w:rsid w:val="006C5310"/>
    <w:rsid w:val="006C5CA8"/>
    <w:rsid w:val="006C64CD"/>
    <w:rsid w:val="006C7A18"/>
    <w:rsid w:val="006C7A69"/>
    <w:rsid w:val="006D0775"/>
    <w:rsid w:val="006D09A5"/>
    <w:rsid w:val="006D0EBB"/>
    <w:rsid w:val="006D1393"/>
    <w:rsid w:val="006D1C6B"/>
    <w:rsid w:val="006D1EB7"/>
    <w:rsid w:val="006D1F9B"/>
    <w:rsid w:val="006D2469"/>
    <w:rsid w:val="006D25AF"/>
    <w:rsid w:val="006D26C0"/>
    <w:rsid w:val="006D2DC1"/>
    <w:rsid w:val="006D3048"/>
    <w:rsid w:val="006D34DF"/>
    <w:rsid w:val="006D40B8"/>
    <w:rsid w:val="006D40BA"/>
    <w:rsid w:val="006D44A4"/>
    <w:rsid w:val="006D4979"/>
    <w:rsid w:val="006D4AFB"/>
    <w:rsid w:val="006D4E1F"/>
    <w:rsid w:val="006D500B"/>
    <w:rsid w:val="006D5E16"/>
    <w:rsid w:val="006D64AC"/>
    <w:rsid w:val="006D6D8F"/>
    <w:rsid w:val="006D78AE"/>
    <w:rsid w:val="006D7BE7"/>
    <w:rsid w:val="006E01BB"/>
    <w:rsid w:val="006E11EE"/>
    <w:rsid w:val="006E15DC"/>
    <w:rsid w:val="006E16D9"/>
    <w:rsid w:val="006E288D"/>
    <w:rsid w:val="006E2FFB"/>
    <w:rsid w:val="006E36D8"/>
    <w:rsid w:val="006E3BA8"/>
    <w:rsid w:val="006E3D68"/>
    <w:rsid w:val="006E3D86"/>
    <w:rsid w:val="006E4430"/>
    <w:rsid w:val="006E4543"/>
    <w:rsid w:val="006E4609"/>
    <w:rsid w:val="006E4B84"/>
    <w:rsid w:val="006E4C45"/>
    <w:rsid w:val="006E56C1"/>
    <w:rsid w:val="006E600C"/>
    <w:rsid w:val="006E6B94"/>
    <w:rsid w:val="006E70AF"/>
    <w:rsid w:val="006E7461"/>
    <w:rsid w:val="006E774C"/>
    <w:rsid w:val="006E7829"/>
    <w:rsid w:val="006E7BDE"/>
    <w:rsid w:val="006F0F6C"/>
    <w:rsid w:val="006F1095"/>
    <w:rsid w:val="006F11FB"/>
    <w:rsid w:val="006F13AC"/>
    <w:rsid w:val="006F143C"/>
    <w:rsid w:val="006F1643"/>
    <w:rsid w:val="006F1942"/>
    <w:rsid w:val="006F2338"/>
    <w:rsid w:val="006F253C"/>
    <w:rsid w:val="006F268A"/>
    <w:rsid w:val="006F2B73"/>
    <w:rsid w:val="006F3248"/>
    <w:rsid w:val="006F339E"/>
    <w:rsid w:val="006F341B"/>
    <w:rsid w:val="006F5321"/>
    <w:rsid w:val="006F6C49"/>
    <w:rsid w:val="006F7412"/>
    <w:rsid w:val="006F7A40"/>
    <w:rsid w:val="00700436"/>
    <w:rsid w:val="00700F64"/>
    <w:rsid w:val="00701994"/>
    <w:rsid w:val="00701ECB"/>
    <w:rsid w:val="00703766"/>
    <w:rsid w:val="00703EC0"/>
    <w:rsid w:val="00703F5D"/>
    <w:rsid w:val="00704B7B"/>
    <w:rsid w:val="007051E2"/>
    <w:rsid w:val="007054C3"/>
    <w:rsid w:val="007054F1"/>
    <w:rsid w:val="007060C9"/>
    <w:rsid w:val="0070640F"/>
    <w:rsid w:val="0070695F"/>
    <w:rsid w:val="00706F13"/>
    <w:rsid w:val="007071A4"/>
    <w:rsid w:val="0070750D"/>
    <w:rsid w:val="00707BAB"/>
    <w:rsid w:val="00707F24"/>
    <w:rsid w:val="007108A4"/>
    <w:rsid w:val="00712070"/>
    <w:rsid w:val="007126F9"/>
    <w:rsid w:val="00712986"/>
    <w:rsid w:val="00713027"/>
    <w:rsid w:val="00713C9A"/>
    <w:rsid w:val="00714925"/>
    <w:rsid w:val="007149E0"/>
    <w:rsid w:val="00714A22"/>
    <w:rsid w:val="007153DA"/>
    <w:rsid w:val="00715A65"/>
    <w:rsid w:val="00715E1D"/>
    <w:rsid w:val="00716959"/>
    <w:rsid w:val="00717218"/>
    <w:rsid w:val="00717412"/>
    <w:rsid w:val="007178E8"/>
    <w:rsid w:val="00720081"/>
    <w:rsid w:val="0072011F"/>
    <w:rsid w:val="007202EA"/>
    <w:rsid w:val="00720434"/>
    <w:rsid w:val="00720953"/>
    <w:rsid w:val="00721C6D"/>
    <w:rsid w:val="00722094"/>
    <w:rsid w:val="007220EB"/>
    <w:rsid w:val="007224DB"/>
    <w:rsid w:val="00722652"/>
    <w:rsid w:val="007226A5"/>
    <w:rsid w:val="007228E2"/>
    <w:rsid w:val="00722C37"/>
    <w:rsid w:val="0072330C"/>
    <w:rsid w:val="007237AC"/>
    <w:rsid w:val="00723861"/>
    <w:rsid w:val="00723FA1"/>
    <w:rsid w:val="007241F5"/>
    <w:rsid w:val="007249D3"/>
    <w:rsid w:val="00724EBB"/>
    <w:rsid w:val="00724EE1"/>
    <w:rsid w:val="007254A0"/>
    <w:rsid w:val="00731A81"/>
    <w:rsid w:val="0073295D"/>
    <w:rsid w:val="00732E4B"/>
    <w:rsid w:val="00733526"/>
    <w:rsid w:val="007336E8"/>
    <w:rsid w:val="00733AB7"/>
    <w:rsid w:val="007345AA"/>
    <w:rsid w:val="00734BD9"/>
    <w:rsid w:val="0073519B"/>
    <w:rsid w:val="0073548A"/>
    <w:rsid w:val="00735B68"/>
    <w:rsid w:val="00736E98"/>
    <w:rsid w:val="0073729A"/>
    <w:rsid w:val="00737E1A"/>
    <w:rsid w:val="00740C75"/>
    <w:rsid w:val="00740EFE"/>
    <w:rsid w:val="00741107"/>
    <w:rsid w:val="007425B0"/>
    <w:rsid w:val="0074405E"/>
    <w:rsid w:val="00744E25"/>
    <w:rsid w:val="00744F86"/>
    <w:rsid w:val="0074595A"/>
    <w:rsid w:val="00746070"/>
    <w:rsid w:val="00746D3F"/>
    <w:rsid w:val="00747CFE"/>
    <w:rsid w:val="0075088B"/>
    <w:rsid w:val="00750C3D"/>
    <w:rsid w:val="00751639"/>
    <w:rsid w:val="00751C4D"/>
    <w:rsid w:val="00751CAE"/>
    <w:rsid w:val="00751D7C"/>
    <w:rsid w:val="007527EA"/>
    <w:rsid w:val="00752FE4"/>
    <w:rsid w:val="00752FFD"/>
    <w:rsid w:val="007537EB"/>
    <w:rsid w:val="007539FE"/>
    <w:rsid w:val="00753D8D"/>
    <w:rsid w:val="007542D4"/>
    <w:rsid w:val="007545A5"/>
    <w:rsid w:val="00754F7B"/>
    <w:rsid w:val="0075573F"/>
    <w:rsid w:val="00755A0D"/>
    <w:rsid w:val="00755E92"/>
    <w:rsid w:val="00756C3D"/>
    <w:rsid w:val="00757404"/>
    <w:rsid w:val="0075756F"/>
    <w:rsid w:val="00757688"/>
    <w:rsid w:val="007606CE"/>
    <w:rsid w:val="007608B5"/>
    <w:rsid w:val="00760EB8"/>
    <w:rsid w:val="00760FE0"/>
    <w:rsid w:val="0076114F"/>
    <w:rsid w:val="007612B7"/>
    <w:rsid w:val="0076196D"/>
    <w:rsid w:val="007619DA"/>
    <w:rsid w:val="00761EF7"/>
    <w:rsid w:val="00762CF4"/>
    <w:rsid w:val="00762D29"/>
    <w:rsid w:val="0076371C"/>
    <w:rsid w:val="00763C9C"/>
    <w:rsid w:val="007655B6"/>
    <w:rsid w:val="00765DFF"/>
    <w:rsid w:val="00765E63"/>
    <w:rsid w:val="00765F97"/>
    <w:rsid w:val="0076614C"/>
    <w:rsid w:val="007668FF"/>
    <w:rsid w:val="00766B22"/>
    <w:rsid w:val="00766C34"/>
    <w:rsid w:val="00767A80"/>
    <w:rsid w:val="00767ECA"/>
    <w:rsid w:val="00770213"/>
    <w:rsid w:val="007703CA"/>
    <w:rsid w:val="00770408"/>
    <w:rsid w:val="00771238"/>
    <w:rsid w:val="00771840"/>
    <w:rsid w:val="00771C3D"/>
    <w:rsid w:val="00771D03"/>
    <w:rsid w:val="0077218A"/>
    <w:rsid w:val="007728C9"/>
    <w:rsid w:val="00772D29"/>
    <w:rsid w:val="007736A5"/>
    <w:rsid w:val="0077370D"/>
    <w:rsid w:val="00773B85"/>
    <w:rsid w:val="00773D59"/>
    <w:rsid w:val="00774695"/>
    <w:rsid w:val="00774F6D"/>
    <w:rsid w:val="00774F78"/>
    <w:rsid w:val="00775162"/>
    <w:rsid w:val="007756B3"/>
    <w:rsid w:val="00775E12"/>
    <w:rsid w:val="0077620F"/>
    <w:rsid w:val="00776F1D"/>
    <w:rsid w:val="00777B08"/>
    <w:rsid w:val="00780498"/>
    <w:rsid w:val="007812AA"/>
    <w:rsid w:val="00781310"/>
    <w:rsid w:val="00781778"/>
    <w:rsid w:val="00781BA7"/>
    <w:rsid w:val="00781F66"/>
    <w:rsid w:val="007826C8"/>
    <w:rsid w:val="00782F01"/>
    <w:rsid w:val="007839DB"/>
    <w:rsid w:val="00787110"/>
    <w:rsid w:val="0078752B"/>
    <w:rsid w:val="007875F8"/>
    <w:rsid w:val="00787758"/>
    <w:rsid w:val="00787A6E"/>
    <w:rsid w:val="00790A11"/>
    <w:rsid w:val="00790E9D"/>
    <w:rsid w:val="00791101"/>
    <w:rsid w:val="007911A8"/>
    <w:rsid w:val="007917B1"/>
    <w:rsid w:val="00792E81"/>
    <w:rsid w:val="007936F7"/>
    <w:rsid w:val="0079370B"/>
    <w:rsid w:val="00795C29"/>
    <w:rsid w:val="00795EB0"/>
    <w:rsid w:val="00796CF1"/>
    <w:rsid w:val="00797148"/>
    <w:rsid w:val="0079755C"/>
    <w:rsid w:val="00797EE8"/>
    <w:rsid w:val="007A1107"/>
    <w:rsid w:val="007A11DD"/>
    <w:rsid w:val="007A14C1"/>
    <w:rsid w:val="007A14E1"/>
    <w:rsid w:val="007A1DD5"/>
    <w:rsid w:val="007A1FCD"/>
    <w:rsid w:val="007A1FEB"/>
    <w:rsid w:val="007A2F56"/>
    <w:rsid w:val="007A45CB"/>
    <w:rsid w:val="007A46C3"/>
    <w:rsid w:val="007A4A04"/>
    <w:rsid w:val="007A4B9F"/>
    <w:rsid w:val="007A4DF4"/>
    <w:rsid w:val="007A50E6"/>
    <w:rsid w:val="007A50E7"/>
    <w:rsid w:val="007A5126"/>
    <w:rsid w:val="007A5360"/>
    <w:rsid w:val="007A54B7"/>
    <w:rsid w:val="007A5B75"/>
    <w:rsid w:val="007A6DB2"/>
    <w:rsid w:val="007A6ECB"/>
    <w:rsid w:val="007A71FF"/>
    <w:rsid w:val="007B0AA8"/>
    <w:rsid w:val="007B109F"/>
    <w:rsid w:val="007B1FCF"/>
    <w:rsid w:val="007B2F7A"/>
    <w:rsid w:val="007B3AFC"/>
    <w:rsid w:val="007B3B5A"/>
    <w:rsid w:val="007B43EC"/>
    <w:rsid w:val="007B473E"/>
    <w:rsid w:val="007B4959"/>
    <w:rsid w:val="007B4ACB"/>
    <w:rsid w:val="007B594D"/>
    <w:rsid w:val="007B6131"/>
    <w:rsid w:val="007B6A68"/>
    <w:rsid w:val="007B778D"/>
    <w:rsid w:val="007C0633"/>
    <w:rsid w:val="007C1A43"/>
    <w:rsid w:val="007C1A59"/>
    <w:rsid w:val="007C27D2"/>
    <w:rsid w:val="007C40B3"/>
    <w:rsid w:val="007C4341"/>
    <w:rsid w:val="007C464C"/>
    <w:rsid w:val="007C49D2"/>
    <w:rsid w:val="007C4FE4"/>
    <w:rsid w:val="007C585E"/>
    <w:rsid w:val="007C58BF"/>
    <w:rsid w:val="007C5F63"/>
    <w:rsid w:val="007C5FAE"/>
    <w:rsid w:val="007C6449"/>
    <w:rsid w:val="007C6911"/>
    <w:rsid w:val="007C6D73"/>
    <w:rsid w:val="007C771F"/>
    <w:rsid w:val="007C7831"/>
    <w:rsid w:val="007C7833"/>
    <w:rsid w:val="007C7CDB"/>
    <w:rsid w:val="007D0609"/>
    <w:rsid w:val="007D1404"/>
    <w:rsid w:val="007D1F56"/>
    <w:rsid w:val="007D2165"/>
    <w:rsid w:val="007D22FA"/>
    <w:rsid w:val="007D237B"/>
    <w:rsid w:val="007D2B13"/>
    <w:rsid w:val="007D2BB2"/>
    <w:rsid w:val="007D4F6B"/>
    <w:rsid w:val="007D51B9"/>
    <w:rsid w:val="007D58F3"/>
    <w:rsid w:val="007D5A5D"/>
    <w:rsid w:val="007D6286"/>
    <w:rsid w:val="007D635B"/>
    <w:rsid w:val="007D6965"/>
    <w:rsid w:val="007D6985"/>
    <w:rsid w:val="007D6B39"/>
    <w:rsid w:val="007D6F17"/>
    <w:rsid w:val="007D6FB3"/>
    <w:rsid w:val="007D6FEE"/>
    <w:rsid w:val="007D7554"/>
    <w:rsid w:val="007D76FA"/>
    <w:rsid w:val="007E0AE6"/>
    <w:rsid w:val="007E0D19"/>
    <w:rsid w:val="007E10AA"/>
    <w:rsid w:val="007E142D"/>
    <w:rsid w:val="007E153D"/>
    <w:rsid w:val="007E1ACB"/>
    <w:rsid w:val="007E1B0E"/>
    <w:rsid w:val="007E1E43"/>
    <w:rsid w:val="007E2207"/>
    <w:rsid w:val="007E2A6D"/>
    <w:rsid w:val="007E2C29"/>
    <w:rsid w:val="007E2CB4"/>
    <w:rsid w:val="007E4179"/>
    <w:rsid w:val="007E445D"/>
    <w:rsid w:val="007E45AA"/>
    <w:rsid w:val="007E4A1B"/>
    <w:rsid w:val="007E4F8C"/>
    <w:rsid w:val="007E5466"/>
    <w:rsid w:val="007E55EC"/>
    <w:rsid w:val="007E5CFE"/>
    <w:rsid w:val="007E5FCC"/>
    <w:rsid w:val="007E68BA"/>
    <w:rsid w:val="007E6B7E"/>
    <w:rsid w:val="007E7138"/>
    <w:rsid w:val="007E77F1"/>
    <w:rsid w:val="007E794C"/>
    <w:rsid w:val="007E7957"/>
    <w:rsid w:val="007E7D9C"/>
    <w:rsid w:val="007F0331"/>
    <w:rsid w:val="007F0556"/>
    <w:rsid w:val="007F1263"/>
    <w:rsid w:val="007F1B91"/>
    <w:rsid w:val="007F2224"/>
    <w:rsid w:val="007F31FB"/>
    <w:rsid w:val="007F5461"/>
    <w:rsid w:val="007F5DA2"/>
    <w:rsid w:val="007F66B4"/>
    <w:rsid w:val="007F6A1B"/>
    <w:rsid w:val="007F6A60"/>
    <w:rsid w:val="007F73E8"/>
    <w:rsid w:val="007F7BF6"/>
    <w:rsid w:val="0080386C"/>
    <w:rsid w:val="008044F6"/>
    <w:rsid w:val="00804A41"/>
    <w:rsid w:val="008066DA"/>
    <w:rsid w:val="0080725B"/>
    <w:rsid w:val="0080769B"/>
    <w:rsid w:val="00807775"/>
    <w:rsid w:val="00810D12"/>
    <w:rsid w:val="00811C30"/>
    <w:rsid w:val="00812823"/>
    <w:rsid w:val="00812947"/>
    <w:rsid w:val="00813038"/>
    <w:rsid w:val="0081360D"/>
    <w:rsid w:val="00813A5C"/>
    <w:rsid w:val="0081418B"/>
    <w:rsid w:val="00814329"/>
    <w:rsid w:val="00814759"/>
    <w:rsid w:val="0081538C"/>
    <w:rsid w:val="008159A2"/>
    <w:rsid w:val="00815F09"/>
    <w:rsid w:val="00816174"/>
    <w:rsid w:val="00816327"/>
    <w:rsid w:val="00816B2B"/>
    <w:rsid w:val="00817024"/>
    <w:rsid w:val="00817DF0"/>
    <w:rsid w:val="008207A4"/>
    <w:rsid w:val="00821012"/>
    <w:rsid w:val="00821255"/>
    <w:rsid w:val="0082134E"/>
    <w:rsid w:val="00821420"/>
    <w:rsid w:val="00821A86"/>
    <w:rsid w:val="0082218A"/>
    <w:rsid w:val="00822352"/>
    <w:rsid w:val="00822B28"/>
    <w:rsid w:val="008230A3"/>
    <w:rsid w:val="00823C2D"/>
    <w:rsid w:val="008245AD"/>
    <w:rsid w:val="00824C52"/>
    <w:rsid w:val="00824FCE"/>
    <w:rsid w:val="008250F2"/>
    <w:rsid w:val="00825F80"/>
    <w:rsid w:val="00826122"/>
    <w:rsid w:val="0082675D"/>
    <w:rsid w:val="008274F7"/>
    <w:rsid w:val="0083033D"/>
    <w:rsid w:val="00830427"/>
    <w:rsid w:val="00830D85"/>
    <w:rsid w:val="00830E55"/>
    <w:rsid w:val="00830EC3"/>
    <w:rsid w:val="008322D4"/>
    <w:rsid w:val="00832DEB"/>
    <w:rsid w:val="00833496"/>
    <w:rsid w:val="00833B58"/>
    <w:rsid w:val="00834606"/>
    <w:rsid w:val="0083493A"/>
    <w:rsid w:val="00834999"/>
    <w:rsid w:val="00834D02"/>
    <w:rsid w:val="0083677A"/>
    <w:rsid w:val="00836ECD"/>
    <w:rsid w:val="00836F95"/>
    <w:rsid w:val="00836FF0"/>
    <w:rsid w:val="00837C77"/>
    <w:rsid w:val="00837D1A"/>
    <w:rsid w:val="00840C71"/>
    <w:rsid w:val="00840DC6"/>
    <w:rsid w:val="00840F9B"/>
    <w:rsid w:val="0084126F"/>
    <w:rsid w:val="0084236E"/>
    <w:rsid w:val="00842932"/>
    <w:rsid w:val="00842DEF"/>
    <w:rsid w:val="00843143"/>
    <w:rsid w:val="008449CA"/>
    <w:rsid w:val="00844C11"/>
    <w:rsid w:val="00845173"/>
    <w:rsid w:val="00845708"/>
    <w:rsid w:val="00845793"/>
    <w:rsid w:val="008474EB"/>
    <w:rsid w:val="00847BAF"/>
    <w:rsid w:val="0085085F"/>
    <w:rsid w:val="0085089A"/>
    <w:rsid w:val="00850F2B"/>
    <w:rsid w:val="0085112F"/>
    <w:rsid w:val="008515F0"/>
    <w:rsid w:val="008518CF"/>
    <w:rsid w:val="00851AFC"/>
    <w:rsid w:val="008542CE"/>
    <w:rsid w:val="008545CF"/>
    <w:rsid w:val="00854688"/>
    <w:rsid w:val="0085489B"/>
    <w:rsid w:val="00854C09"/>
    <w:rsid w:val="00856666"/>
    <w:rsid w:val="008579AF"/>
    <w:rsid w:val="00860423"/>
    <w:rsid w:val="0086047C"/>
    <w:rsid w:val="00860993"/>
    <w:rsid w:val="00860F36"/>
    <w:rsid w:val="00861175"/>
    <w:rsid w:val="0086138D"/>
    <w:rsid w:val="0086198D"/>
    <w:rsid w:val="008621D0"/>
    <w:rsid w:val="00862426"/>
    <w:rsid w:val="008627F2"/>
    <w:rsid w:val="00862A87"/>
    <w:rsid w:val="00862ABB"/>
    <w:rsid w:val="00862B59"/>
    <w:rsid w:val="00862E9C"/>
    <w:rsid w:val="00862F22"/>
    <w:rsid w:val="008638D8"/>
    <w:rsid w:val="008639B6"/>
    <w:rsid w:val="00863BD1"/>
    <w:rsid w:val="00863EA4"/>
    <w:rsid w:val="0086409C"/>
    <w:rsid w:val="008641CB"/>
    <w:rsid w:val="00864928"/>
    <w:rsid w:val="00864933"/>
    <w:rsid w:val="00864A36"/>
    <w:rsid w:val="00864BDA"/>
    <w:rsid w:val="00865525"/>
    <w:rsid w:val="00865B22"/>
    <w:rsid w:val="00866082"/>
    <w:rsid w:val="008665FF"/>
    <w:rsid w:val="00867767"/>
    <w:rsid w:val="00870688"/>
    <w:rsid w:val="0087170D"/>
    <w:rsid w:val="00871E0F"/>
    <w:rsid w:val="00871E4A"/>
    <w:rsid w:val="008720B1"/>
    <w:rsid w:val="00872359"/>
    <w:rsid w:val="008724D8"/>
    <w:rsid w:val="008736BD"/>
    <w:rsid w:val="008737A3"/>
    <w:rsid w:val="00874405"/>
    <w:rsid w:val="008745BF"/>
    <w:rsid w:val="00875DCC"/>
    <w:rsid w:val="00876432"/>
    <w:rsid w:val="00876ED7"/>
    <w:rsid w:val="00877A66"/>
    <w:rsid w:val="00877CFB"/>
    <w:rsid w:val="00880B88"/>
    <w:rsid w:val="008810B9"/>
    <w:rsid w:val="0088136F"/>
    <w:rsid w:val="00882058"/>
    <w:rsid w:val="00882217"/>
    <w:rsid w:val="0088304A"/>
    <w:rsid w:val="008833E2"/>
    <w:rsid w:val="008839F7"/>
    <w:rsid w:val="00883FD9"/>
    <w:rsid w:val="0088545D"/>
    <w:rsid w:val="00885BE0"/>
    <w:rsid w:val="008865B8"/>
    <w:rsid w:val="00886751"/>
    <w:rsid w:val="00887755"/>
    <w:rsid w:val="00887782"/>
    <w:rsid w:val="00887955"/>
    <w:rsid w:val="00890544"/>
    <w:rsid w:val="00891588"/>
    <w:rsid w:val="00891D92"/>
    <w:rsid w:val="00892567"/>
    <w:rsid w:val="00892845"/>
    <w:rsid w:val="00892CF9"/>
    <w:rsid w:val="00892FF7"/>
    <w:rsid w:val="00893988"/>
    <w:rsid w:val="00893E2E"/>
    <w:rsid w:val="00894023"/>
    <w:rsid w:val="0089479B"/>
    <w:rsid w:val="00895560"/>
    <w:rsid w:val="0089568B"/>
    <w:rsid w:val="00895BF6"/>
    <w:rsid w:val="00896930"/>
    <w:rsid w:val="008A0B07"/>
    <w:rsid w:val="008A0F08"/>
    <w:rsid w:val="008A1AE7"/>
    <w:rsid w:val="008A22BF"/>
    <w:rsid w:val="008A2647"/>
    <w:rsid w:val="008A2AE5"/>
    <w:rsid w:val="008A3561"/>
    <w:rsid w:val="008A3962"/>
    <w:rsid w:val="008A4117"/>
    <w:rsid w:val="008A4F16"/>
    <w:rsid w:val="008A4FDE"/>
    <w:rsid w:val="008A54E8"/>
    <w:rsid w:val="008A5903"/>
    <w:rsid w:val="008A641D"/>
    <w:rsid w:val="008A670E"/>
    <w:rsid w:val="008A6773"/>
    <w:rsid w:val="008A6AB7"/>
    <w:rsid w:val="008A71DC"/>
    <w:rsid w:val="008A73E4"/>
    <w:rsid w:val="008A75BF"/>
    <w:rsid w:val="008B072B"/>
    <w:rsid w:val="008B0A3F"/>
    <w:rsid w:val="008B0F1F"/>
    <w:rsid w:val="008B15B1"/>
    <w:rsid w:val="008B19F8"/>
    <w:rsid w:val="008B1A43"/>
    <w:rsid w:val="008B1FC2"/>
    <w:rsid w:val="008B2666"/>
    <w:rsid w:val="008B3FF6"/>
    <w:rsid w:val="008B420F"/>
    <w:rsid w:val="008B45E7"/>
    <w:rsid w:val="008B46BA"/>
    <w:rsid w:val="008B4BA6"/>
    <w:rsid w:val="008B4CCC"/>
    <w:rsid w:val="008B5B31"/>
    <w:rsid w:val="008B699B"/>
    <w:rsid w:val="008B72DB"/>
    <w:rsid w:val="008B7A37"/>
    <w:rsid w:val="008C03FA"/>
    <w:rsid w:val="008C0FB9"/>
    <w:rsid w:val="008C1752"/>
    <w:rsid w:val="008C2DD8"/>
    <w:rsid w:val="008C2E2D"/>
    <w:rsid w:val="008C44B0"/>
    <w:rsid w:val="008C4F4E"/>
    <w:rsid w:val="008C5D91"/>
    <w:rsid w:val="008C5EE7"/>
    <w:rsid w:val="008C607D"/>
    <w:rsid w:val="008C71D1"/>
    <w:rsid w:val="008C77D6"/>
    <w:rsid w:val="008C7E62"/>
    <w:rsid w:val="008D0557"/>
    <w:rsid w:val="008D0BB9"/>
    <w:rsid w:val="008D0C77"/>
    <w:rsid w:val="008D10D5"/>
    <w:rsid w:val="008D1625"/>
    <w:rsid w:val="008D195A"/>
    <w:rsid w:val="008D1A6C"/>
    <w:rsid w:val="008D1DF1"/>
    <w:rsid w:val="008D1E8C"/>
    <w:rsid w:val="008D25ED"/>
    <w:rsid w:val="008D285F"/>
    <w:rsid w:val="008D2CE9"/>
    <w:rsid w:val="008D43D7"/>
    <w:rsid w:val="008D4549"/>
    <w:rsid w:val="008D4AA2"/>
    <w:rsid w:val="008D569F"/>
    <w:rsid w:val="008D56A5"/>
    <w:rsid w:val="008D5D50"/>
    <w:rsid w:val="008D5D7F"/>
    <w:rsid w:val="008D606A"/>
    <w:rsid w:val="008D69EC"/>
    <w:rsid w:val="008D6E36"/>
    <w:rsid w:val="008D76DA"/>
    <w:rsid w:val="008D77F6"/>
    <w:rsid w:val="008D7D5B"/>
    <w:rsid w:val="008D7FFD"/>
    <w:rsid w:val="008E0529"/>
    <w:rsid w:val="008E05C8"/>
    <w:rsid w:val="008E0AE9"/>
    <w:rsid w:val="008E12BC"/>
    <w:rsid w:val="008E1AD8"/>
    <w:rsid w:val="008E1B63"/>
    <w:rsid w:val="008E1F81"/>
    <w:rsid w:val="008E2AEE"/>
    <w:rsid w:val="008E2EFD"/>
    <w:rsid w:val="008E3056"/>
    <w:rsid w:val="008E317C"/>
    <w:rsid w:val="008E38B1"/>
    <w:rsid w:val="008E406C"/>
    <w:rsid w:val="008E41B3"/>
    <w:rsid w:val="008E43EF"/>
    <w:rsid w:val="008E471D"/>
    <w:rsid w:val="008E4E3A"/>
    <w:rsid w:val="008E54FF"/>
    <w:rsid w:val="008E6219"/>
    <w:rsid w:val="008E635A"/>
    <w:rsid w:val="008E6373"/>
    <w:rsid w:val="008E6520"/>
    <w:rsid w:val="008E692D"/>
    <w:rsid w:val="008E6BAA"/>
    <w:rsid w:val="008E7098"/>
    <w:rsid w:val="008E71DC"/>
    <w:rsid w:val="008E7728"/>
    <w:rsid w:val="008E790B"/>
    <w:rsid w:val="008E7F71"/>
    <w:rsid w:val="008F00C0"/>
    <w:rsid w:val="008F0FEF"/>
    <w:rsid w:val="008F1F05"/>
    <w:rsid w:val="008F3128"/>
    <w:rsid w:val="008F313B"/>
    <w:rsid w:val="008F379C"/>
    <w:rsid w:val="008F3AE6"/>
    <w:rsid w:val="008F4345"/>
    <w:rsid w:val="008F4470"/>
    <w:rsid w:val="008F4E27"/>
    <w:rsid w:val="008F546D"/>
    <w:rsid w:val="008F5B58"/>
    <w:rsid w:val="008F5CC0"/>
    <w:rsid w:val="008F62D3"/>
    <w:rsid w:val="008F6976"/>
    <w:rsid w:val="008F6ADE"/>
    <w:rsid w:val="008F7CD3"/>
    <w:rsid w:val="00900B76"/>
    <w:rsid w:val="00900FD9"/>
    <w:rsid w:val="009010B3"/>
    <w:rsid w:val="009010FA"/>
    <w:rsid w:val="00902B94"/>
    <w:rsid w:val="00903206"/>
    <w:rsid w:val="009038E0"/>
    <w:rsid w:val="00903908"/>
    <w:rsid w:val="00903941"/>
    <w:rsid w:val="009039D4"/>
    <w:rsid w:val="00904293"/>
    <w:rsid w:val="009042A8"/>
    <w:rsid w:val="0090492D"/>
    <w:rsid w:val="00904C9C"/>
    <w:rsid w:val="00905357"/>
    <w:rsid w:val="009057E0"/>
    <w:rsid w:val="00905CC8"/>
    <w:rsid w:val="00905FC8"/>
    <w:rsid w:val="00906793"/>
    <w:rsid w:val="009068C8"/>
    <w:rsid w:val="0090764A"/>
    <w:rsid w:val="00907BC2"/>
    <w:rsid w:val="0091059E"/>
    <w:rsid w:val="009105ED"/>
    <w:rsid w:val="00910C11"/>
    <w:rsid w:val="00911D2B"/>
    <w:rsid w:val="009124BD"/>
    <w:rsid w:val="00912940"/>
    <w:rsid w:val="00912C3C"/>
    <w:rsid w:val="00912C5F"/>
    <w:rsid w:val="0091460C"/>
    <w:rsid w:val="0091464B"/>
    <w:rsid w:val="009146CF"/>
    <w:rsid w:val="00914A7F"/>
    <w:rsid w:val="009158A6"/>
    <w:rsid w:val="00915CD5"/>
    <w:rsid w:val="009167C9"/>
    <w:rsid w:val="00917048"/>
    <w:rsid w:val="00917A73"/>
    <w:rsid w:val="00917D2D"/>
    <w:rsid w:val="00920B85"/>
    <w:rsid w:val="009214DE"/>
    <w:rsid w:val="00922381"/>
    <w:rsid w:val="00922C42"/>
    <w:rsid w:val="00923552"/>
    <w:rsid w:val="0092450D"/>
    <w:rsid w:val="0092477A"/>
    <w:rsid w:val="00924989"/>
    <w:rsid w:val="0092569C"/>
    <w:rsid w:val="00925778"/>
    <w:rsid w:val="0092589F"/>
    <w:rsid w:val="00925AF4"/>
    <w:rsid w:val="009276D3"/>
    <w:rsid w:val="009300AE"/>
    <w:rsid w:val="009302CA"/>
    <w:rsid w:val="00930419"/>
    <w:rsid w:val="00931FDD"/>
    <w:rsid w:val="009326CB"/>
    <w:rsid w:val="009329E9"/>
    <w:rsid w:val="00932E9C"/>
    <w:rsid w:val="00932ECD"/>
    <w:rsid w:val="00933252"/>
    <w:rsid w:val="009333FB"/>
    <w:rsid w:val="00933C70"/>
    <w:rsid w:val="009346AF"/>
    <w:rsid w:val="009346E9"/>
    <w:rsid w:val="00934D22"/>
    <w:rsid w:val="0093512E"/>
    <w:rsid w:val="00935175"/>
    <w:rsid w:val="009366B7"/>
    <w:rsid w:val="0093717C"/>
    <w:rsid w:val="009377B1"/>
    <w:rsid w:val="00940112"/>
    <w:rsid w:val="009407AD"/>
    <w:rsid w:val="00940EB1"/>
    <w:rsid w:val="00941354"/>
    <w:rsid w:val="00941889"/>
    <w:rsid w:val="00941E3B"/>
    <w:rsid w:val="009421D5"/>
    <w:rsid w:val="009440E1"/>
    <w:rsid w:val="009445C0"/>
    <w:rsid w:val="00944C2A"/>
    <w:rsid w:val="009456C2"/>
    <w:rsid w:val="009457D2"/>
    <w:rsid w:val="00946D5B"/>
    <w:rsid w:val="00947309"/>
    <w:rsid w:val="009473AE"/>
    <w:rsid w:val="00947726"/>
    <w:rsid w:val="00947929"/>
    <w:rsid w:val="0095027D"/>
    <w:rsid w:val="00950B92"/>
    <w:rsid w:val="00950C06"/>
    <w:rsid w:val="00951658"/>
    <w:rsid w:val="00951E9B"/>
    <w:rsid w:val="00951F6A"/>
    <w:rsid w:val="00953765"/>
    <w:rsid w:val="0095397B"/>
    <w:rsid w:val="00953A49"/>
    <w:rsid w:val="009540AF"/>
    <w:rsid w:val="009541CD"/>
    <w:rsid w:val="0095469A"/>
    <w:rsid w:val="00954807"/>
    <w:rsid w:val="00954DAD"/>
    <w:rsid w:val="00954E99"/>
    <w:rsid w:val="00954EF4"/>
    <w:rsid w:val="00955182"/>
    <w:rsid w:val="00955556"/>
    <w:rsid w:val="009555F5"/>
    <w:rsid w:val="009556E3"/>
    <w:rsid w:val="00955A6A"/>
    <w:rsid w:val="00955F96"/>
    <w:rsid w:val="00956464"/>
    <w:rsid w:val="00957315"/>
    <w:rsid w:val="00957D26"/>
    <w:rsid w:val="00961317"/>
    <w:rsid w:val="009614AD"/>
    <w:rsid w:val="009615F7"/>
    <w:rsid w:val="00961994"/>
    <w:rsid w:val="00961A97"/>
    <w:rsid w:val="00961D29"/>
    <w:rsid w:val="00962597"/>
    <w:rsid w:val="009631C1"/>
    <w:rsid w:val="00963A9F"/>
    <w:rsid w:val="00964497"/>
    <w:rsid w:val="00964B6A"/>
    <w:rsid w:val="0096500D"/>
    <w:rsid w:val="009668BE"/>
    <w:rsid w:val="00967735"/>
    <w:rsid w:val="0096780D"/>
    <w:rsid w:val="0096797F"/>
    <w:rsid w:val="00967CC3"/>
    <w:rsid w:val="00967DD3"/>
    <w:rsid w:val="009700C0"/>
    <w:rsid w:val="00971122"/>
    <w:rsid w:val="009723C6"/>
    <w:rsid w:val="00972A1E"/>
    <w:rsid w:val="00973D1D"/>
    <w:rsid w:val="00973F01"/>
    <w:rsid w:val="00974299"/>
    <w:rsid w:val="00974382"/>
    <w:rsid w:val="00974900"/>
    <w:rsid w:val="0097506C"/>
    <w:rsid w:val="009758C2"/>
    <w:rsid w:val="0097655F"/>
    <w:rsid w:val="00976B28"/>
    <w:rsid w:val="00977720"/>
    <w:rsid w:val="009779B5"/>
    <w:rsid w:val="00980A40"/>
    <w:rsid w:val="00980C96"/>
    <w:rsid w:val="0098118A"/>
    <w:rsid w:val="0098192B"/>
    <w:rsid w:val="00982100"/>
    <w:rsid w:val="00982E2B"/>
    <w:rsid w:val="00982F91"/>
    <w:rsid w:val="0098363C"/>
    <w:rsid w:val="00984A59"/>
    <w:rsid w:val="009851AF"/>
    <w:rsid w:val="00985233"/>
    <w:rsid w:val="00985998"/>
    <w:rsid w:val="00987AEB"/>
    <w:rsid w:val="0099001C"/>
    <w:rsid w:val="009901E8"/>
    <w:rsid w:val="00990C39"/>
    <w:rsid w:val="009910E9"/>
    <w:rsid w:val="00991252"/>
    <w:rsid w:val="0099186E"/>
    <w:rsid w:val="00991B7C"/>
    <w:rsid w:val="00991D29"/>
    <w:rsid w:val="00992298"/>
    <w:rsid w:val="00992E23"/>
    <w:rsid w:val="0099376B"/>
    <w:rsid w:val="0099402F"/>
    <w:rsid w:val="00994E4C"/>
    <w:rsid w:val="00995512"/>
    <w:rsid w:val="00995994"/>
    <w:rsid w:val="00995CA6"/>
    <w:rsid w:val="00995DC4"/>
    <w:rsid w:val="00996010"/>
    <w:rsid w:val="00996577"/>
    <w:rsid w:val="0099668C"/>
    <w:rsid w:val="0099691C"/>
    <w:rsid w:val="0099709C"/>
    <w:rsid w:val="00997968"/>
    <w:rsid w:val="00997D01"/>
    <w:rsid w:val="009A0BB9"/>
    <w:rsid w:val="009A0FEA"/>
    <w:rsid w:val="009A13FB"/>
    <w:rsid w:val="009A1F43"/>
    <w:rsid w:val="009A2B5F"/>
    <w:rsid w:val="009A348E"/>
    <w:rsid w:val="009A3B6A"/>
    <w:rsid w:val="009A4514"/>
    <w:rsid w:val="009A46B8"/>
    <w:rsid w:val="009A4C7F"/>
    <w:rsid w:val="009A4FCD"/>
    <w:rsid w:val="009A5169"/>
    <w:rsid w:val="009A524C"/>
    <w:rsid w:val="009A5329"/>
    <w:rsid w:val="009A54AF"/>
    <w:rsid w:val="009A578C"/>
    <w:rsid w:val="009A6150"/>
    <w:rsid w:val="009A643A"/>
    <w:rsid w:val="009A7016"/>
    <w:rsid w:val="009A7567"/>
    <w:rsid w:val="009A782F"/>
    <w:rsid w:val="009B03A6"/>
    <w:rsid w:val="009B061F"/>
    <w:rsid w:val="009B0964"/>
    <w:rsid w:val="009B0A2D"/>
    <w:rsid w:val="009B0C72"/>
    <w:rsid w:val="009B159D"/>
    <w:rsid w:val="009B15B0"/>
    <w:rsid w:val="009B196A"/>
    <w:rsid w:val="009B1DD5"/>
    <w:rsid w:val="009B2019"/>
    <w:rsid w:val="009B238E"/>
    <w:rsid w:val="009B24F8"/>
    <w:rsid w:val="009B2E26"/>
    <w:rsid w:val="009B2EA8"/>
    <w:rsid w:val="009B2F6E"/>
    <w:rsid w:val="009B35FC"/>
    <w:rsid w:val="009B3B0E"/>
    <w:rsid w:val="009B442B"/>
    <w:rsid w:val="009B4BB8"/>
    <w:rsid w:val="009B4CE2"/>
    <w:rsid w:val="009B4F38"/>
    <w:rsid w:val="009B5675"/>
    <w:rsid w:val="009B57AD"/>
    <w:rsid w:val="009B59BC"/>
    <w:rsid w:val="009B6BA7"/>
    <w:rsid w:val="009B6CAF"/>
    <w:rsid w:val="009B6CCD"/>
    <w:rsid w:val="009B6EC2"/>
    <w:rsid w:val="009B6ECB"/>
    <w:rsid w:val="009B7410"/>
    <w:rsid w:val="009B7EF8"/>
    <w:rsid w:val="009C005B"/>
    <w:rsid w:val="009C0865"/>
    <w:rsid w:val="009C12E8"/>
    <w:rsid w:val="009C1BA9"/>
    <w:rsid w:val="009C1ED4"/>
    <w:rsid w:val="009C3637"/>
    <w:rsid w:val="009C38C2"/>
    <w:rsid w:val="009C460A"/>
    <w:rsid w:val="009C4AC8"/>
    <w:rsid w:val="009C5583"/>
    <w:rsid w:val="009C5C4D"/>
    <w:rsid w:val="009C6349"/>
    <w:rsid w:val="009C675A"/>
    <w:rsid w:val="009C69EB"/>
    <w:rsid w:val="009C6A3F"/>
    <w:rsid w:val="009C7430"/>
    <w:rsid w:val="009C779E"/>
    <w:rsid w:val="009D0A99"/>
    <w:rsid w:val="009D0F42"/>
    <w:rsid w:val="009D228C"/>
    <w:rsid w:val="009D2355"/>
    <w:rsid w:val="009D2507"/>
    <w:rsid w:val="009D25CC"/>
    <w:rsid w:val="009D2768"/>
    <w:rsid w:val="009D2F5B"/>
    <w:rsid w:val="009D388A"/>
    <w:rsid w:val="009D3B00"/>
    <w:rsid w:val="009D3F88"/>
    <w:rsid w:val="009D4711"/>
    <w:rsid w:val="009D48D4"/>
    <w:rsid w:val="009D568A"/>
    <w:rsid w:val="009D5748"/>
    <w:rsid w:val="009D58B4"/>
    <w:rsid w:val="009D598E"/>
    <w:rsid w:val="009D5BDB"/>
    <w:rsid w:val="009D6879"/>
    <w:rsid w:val="009D7A5D"/>
    <w:rsid w:val="009E00D5"/>
    <w:rsid w:val="009E0F5C"/>
    <w:rsid w:val="009E15B1"/>
    <w:rsid w:val="009E23B8"/>
    <w:rsid w:val="009E26C8"/>
    <w:rsid w:val="009E2AAC"/>
    <w:rsid w:val="009E2C9B"/>
    <w:rsid w:val="009E2EFB"/>
    <w:rsid w:val="009E3E5E"/>
    <w:rsid w:val="009E3FA9"/>
    <w:rsid w:val="009E3FE5"/>
    <w:rsid w:val="009E3FED"/>
    <w:rsid w:val="009E44D8"/>
    <w:rsid w:val="009E46DE"/>
    <w:rsid w:val="009E4EE8"/>
    <w:rsid w:val="009E685B"/>
    <w:rsid w:val="009E6D69"/>
    <w:rsid w:val="009F06DE"/>
    <w:rsid w:val="009F1146"/>
    <w:rsid w:val="009F14F0"/>
    <w:rsid w:val="009F17A1"/>
    <w:rsid w:val="009F1C07"/>
    <w:rsid w:val="009F29F6"/>
    <w:rsid w:val="009F36FE"/>
    <w:rsid w:val="009F3A46"/>
    <w:rsid w:val="009F4277"/>
    <w:rsid w:val="009F4EC1"/>
    <w:rsid w:val="009F6F92"/>
    <w:rsid w:val="009F7238"/>
    <w:rsid w:val="009F771A"/>
    <w:rsid w:val="009F7F02"/>
    <w:rsid w:val="00A00C7A"/>
    <w:rsid w:val="00A00CBD"/>
    <w:rsid w:val="00A012C4"/>
    <w:rsid w:val="00A01952"/>
    <w:rsid w:val="00A01EE8"/>
    <w:rsid w:val="00A01F65"/>
    <w:rsid w:val="00A02264"/>
    <w:rsid w:val="00A0259C"/>
    <w:rsid w:val="00A027DF"/>
    <w:rsid w:val="00A03534"/>
    <w:rsid w:val="00A0357B"/>
    <w:rsid w:val="00A03584"/>
    <w:rsid w:val="00A036C6"/>
    <w:rsid w:val="00A042F4"/>
    <w:rsid w:val="00A05E91"/>
    <w:rsid w:val="00A061CF"/>
    <w:rsid w:val="00A074B5"/>
    <w:rsid w:val="00A07821"/>
    <w:rsid w:val="00A07A5C"/>
    <w:rsid w:val="00A07E31"/>
    <w:rsid w:val="00A07E6E"/>
    <w:rsid w:val="00A10509"/>
    <w:rsid w:val="00A10A02"/>
    <w:rsid w:val="00A11CCC"/>
    <w:rsid w:val="00A11E8E"/>
    <w:rsid w:val="00A12A54"/>
    <w:rsid w:val="00A131F6"/>
    <w:rsid w:val="00A1376D"/>
    <w:rsid w:val="00A13F2C"/>
    <w:rsid w:val="00A14687"/>
    <w:rsid w:val="00A14714"/>
    <w:rsid w:val="00A14781"/>
    <w:rsid w:val="00A155FB"/>
    <w:rsid w:val="00A15904"/>
    <w:rsid w:val="00A15CF8"/>
    <w:rsid w:val="00A160D6"/>
    <w:rsid w:val="00A162CA"/>
    <w:rsid w:val="00A16708"/>
    <w:rsid w:val="00A17780"/>
    <w:rsid w:val="00A17782"/>
    <w:rsid w:val="00A177D8"/>
    <w:rsid w:val="00A200DF"/>
    <w:rsid w:val="00A2100F"/>
    <w:rsid w:val="00A220E1"/>
    <w:rsid w:val="00A22333"/>
    <w:rsid w:val="00A2262F"/>
    <w:rsid w:val="00A233EC"/>
    <w:rsid w:val="00A2367B"/>
    <w:rsid w:val="00A237DC"/>
    <w:rsid w:val="00A2443A"/>
    <w:rsid w:val="00A2482A"/>
    <w:rsid w:val="00A24AF0"/>
    <w:rsid w:val="00A24DA9"/>
    <w:rsid w:val="00A252E4"/>
    <w:rsid w:val="00A25406"/>
    <w:rsid w:val="00A25DB2"/>
    <w:rsid w:val="00A27561"/>
    <w:rsid w:val="00A27EB3"/>
    <w:rsid w:val="00A3017F"/>
    <w:rsid w:val="00A301F6"/>
    <w:rsid w:val="00A309E5"/>
    <w:rsid w:val="00A31D7B"/>
    <w:rsid w:val="00A324FD"/>
    <w:rsid w:val="00A3277D"/>
    <w:rsid w:val="00A32A10"/>
    <w:rsid w:val="00A332C0"/>
    <w:rsid w:val="00A332CF"/>
    <w:rsid w:val="00A33B0A"/>
    <w:rsid w:val="00A34011"/>
    <w:rsid w:val="00A34F1D"/>
    <w:rsid w:val="00A35735"/>
    <w:rsid w:val="00A36392"/>
    <w:rsid w:val="00A3649E"/>
    <w:rsid w:val="00A367E8"/>
    <w:rsid w:val="00A36DDD"/>
    <w:rsid w:val="00A37240"/>
    <w:rsid w:val="00A3743F"/>
    <w:rsid w:val="00A37962"/>
    <w:rsid w:val="00A37DFB"/>
    <w:rsid w:val="00A37E54"/>
    <w:rsid w:val="00A37FC0"/>
    <w:rsid w:val="00A400C6"/>
    <w:rsid w:val="00A40251"/>
    <w:rsid w:val="00A405F3"/>
    <w:rsid w:val="00A4085D"/>
    <w:rsid w:val="00A41332"/>
    <w:rsid w:val="00A41E07"/>
    <w:rsid w:val="00A4225A"/>
    <w:rsid w:val="00A42309"/>
    <w:rsid w:val="00A42682"/>
    <w:rsid w:val="00A42736"/>
    <w:rsid w:val="00A42CDB"/>
    <w:rsid w:val="00A4310C"/>
    <w:rsid w:val="00A43415"/>
    <w:rsid w:val="00A4497B"/>
    <w:rsid w:val="00A44A17"/>
    <w:rsid w:val="00A45864"/>
    <w:rsid w:val="00A45D32"/>
    <w:rsid w:val="00A45EB9"/>
    <w:rsid w:val="00A4650F"/>
    <w:rsid w:val="00A46551"/>
    <w:rsid w:val="00A46E6F"/>
    <w:rsid w:val="00A47601"/>
    <w:rsid w:val="00A47B82"/>
    <w:rsid w:val="00A505A4"/>
    <w:rsid w:val="00A50746"/>
    <w:rsid w:val="00A50E45"/>
    <w:rsid w:val="00A51002"/>
    <w:rsid w:val="00A510AE"/>
    <w:rsid w:val="00A512BB"/>
    <w:rsid w:val="00A513DA"/>
    <w:rsid w:val="00A51C97"/>
    <w:rsid w:val="00A51FE2"/>
    <w:rsid w:val="00A53268"/>
    <w:rsid w:val="00A53ACD"/>
    <w:rsid w:val="00A552BD"/>
    <w:rsid w:val="00A55DDF"/>
    <w:rsid w:val="00A55FB9"/>
    <w:rsid w:val="00A55FF9"/>
    <w:rsid w:val="00A56715"/>
    <w:rsid w:val="00A567F9"/>
    <w:rsid w:val="00A56AA8"/>
    <w:rsid w:val="00A57B8F"/>
    <w:rsid w:val="00A57C5C"/>
    <w:rsid w:val="00A60134"/>
    <w:rsid w:val="00A609C6"/>
    <w:rsid w:val="00A60D05"/>
    <w:rsid w:val="00A60E03"/>
    <w:rsid w:val="00A6173A"/>
    <w:rsid w:val="00A61888"/>
    <w:rsid w:val="00A61FAA"/>
    <w:rsid w:val="00A625C2"/>
    <w:rsid w:val="00A626DA"/>
    <w:rsid w:val="00A62950"/>
    <w:rsid w:val="00A62CA8"/>
    <w:rsid w:val="00A63482"/>
    <w:rsid w:val="00A63CF2"/>
    <w:rsid w:val="00A6400B"/>
    <w:rsid w:val="00A64046"/>
    <w:rsid w:val="00A64B48"/>
    <w:rsid w:val="00A64DE9"/>
    <w:rsid w:val="00A64E47"/>
    <w:rsid w:val="00A650B7"/>
    <w:rsid w:val="00A65450"/>
    <w:rsid w:val="00A657C9"/>
    <w:rsid w:val="00A664FE"/>
    <w:rsid w:val="00A66C65"/>
    <w:rsid w:val="00A67488"/>
    <w:rsid w:val="00A70082"/>
    <w:rsid w:val="00A701D1"/>
    <w:rsid w:val="00A70776"/>
    <w:rsid w:val="00A71028"/>
    <w:rsid w:val="00A71241"/>
    <w:rsid w:val="00A71358"/>
    <w:rsid w:val="00A71B8D"/>
    <w:rsid w:val="00A7212F"/>
    <w:rsid w:val="00A725C6"/>
    <w:rsid w:val="00A7264D"/>
    <w:rsid w:val="00A72717"/>
    <w:rsid w:val="00A72FB4"/>
    <w:rsid w:val="00A73860"/>
    <w:rsid w:val="00A73BB7"/>
    <w:rsid w:val="00A73C23"/>
    <w:rsid w:val="00A753CD"/>
    <w:rsid w:val="00A762F6"/>
    <w:rsid w:val="00A764F3"/>
    <w:rsid w:val="00A77038"/>
    <w:rsid w:val="00A772D3"/>
    <w:rsid w:val="00A77512"/>
    <w:rsid w:val="00A775C9"/>
    <w:rsid w:val="00A80039"/>
    <w:rsid w:val="00A8061B"/>
    <w:rsid w:val="00A80915"/>
    <w:rsid w:val="00A80E9F"/>
    <w:rsid w:val="00A81BE8"/>
    <w:rsid w:val="00A81E44"/>
    <w:rsid w:val="00A8229A"/>
    <w:rsid w:val="00A82CA6"/>
    <w:rsid w:val="00A834F9"/>
    <w:rsid w:val="00A83C90"/>
    <w:rsid w:val="00A83F8F"/>
    <w:rsid w:val="00A85441"/>
    <w:rsid w:val="00A8603A"/>
    <w:rsid w:val="00A867DB"/>
    <w:rsid w:val="00A8716C"/>
    <w:rsid w:val="00A9059A"/>
    <w:rsid w:val="00A90619"/>
    <w:rsid w:val="00A90F6E"/>
    <w:rsid w:val="00A91237"/>
    <w:rsid w:val="00A91909"/>
    <w:rsid w:val="00A91F9F"/>
    <w:rsid w:val="00A92AF6"/>
    <w:rsid w:val="00A92BC6"/>
    <w:rsid w:val="00A938D0"/>
    <w:rsid w:val="00A9391F"/>
    <w:rsid w:val="00A94939"/>
    <w:rsid w:val="00A94E39"/>
    <w:rsid w:val="00A9503A"/>
    <w:rsid w:val="00A957EB"/>
    <w:rsid w:val="00A958FF"/>
    <w:rsid w:val="00A95F48"/>
    <w:rsid w:val="00A968DC"/>
    <w:rsid w:val="00A96FE8"/>
    <w:rsid w:val="00A971C1"/>
    <w:rsid w:val="00AA03FA"/>
    <w:rsid w:val="00AA104B"/>
    <w:rsid w:val="00AA194F"/>
    <w:rsid w:val="00AA2E38"/>
    <w:rsid w:val="00AA3DF4"/>
    <w:rsid w:val="00AA477E"/>
    <w:rsid w:val="00AA4B70"/>
    <w:rsid w:val="00AA4C34"/>
    <w:rsid w:val="00AA51F5"/>
    <w:rsid w:val="00AA5CD3"/>
    <w:rsid w:val="00AA642F"/>
    <w:rsid w:val="00AA695C"/>
    <w:rsid w:val="00AA7B66"/>
    <w:rsid w:val="00AB0468"/>
    <w:rsid w:val="00AB0E16"/>
    <w:rsid w:val="00AB0EE7"/>
    <w:rsid w:val="00AB1002"/>
    <w:rsid w:val="00AB1258"/>
    <w:rsid w:val="00AB1540"/>
    <w:rsid w:val="00AB2156"/>
    <w:rsid w:val="00AB25A7"/>
    <w:rsid w:val="00AB2899"/>
    <w:rsid w:val="00AB2B12"/>
    <w:rsid w:val="00AB2B41"/>
    <w:rsid w:val="00AB2E99"/>
    <w:rsid w:val="00AB2EFB"/>
    <w:rsid w:val="00AB31E4"/>
    <w:rsid w:val="00AB3C1B"/>
    <w:rsid w:val="00AB3CF3"/>
    <w:rsid w:val="00AB4A5C"/>
    <w:rsid w:val="00AB5767"/>
    <w:rsid w:val="00AB5E2D"/>
    <w:rsid w:val="00AB5EF6"/>
    <w:rsid w:val="00AB65E3"/>
    <w:rsid w:val="00AB6BFF"/>
    <w:rsid w:val="00AB6EF4"/>
    <w:rsid w:val="00AB6FC6"/>
    <w:rsid w:val="00AB7707"/>
    <w:rsid w:val="00AB7936"/>
    <w:rsid w:val="00AC04AD"/>
    <w:rsid w:val="00AC0504"/>
    <w:rsid w:val="00AC1204"/>
    <w:rsid w:val="00AC2D20"/>
    <w:rsid w:val="00AC327A"/>
    <w:rsid w:val="00AC37D0"/>
    <w:rsid w:val="00AC4283"/>
    <w:rsid w:val="00AC48E6"/>
    <w:rsid w:val="00AC5033"/>
    <w:rsid w:val="00AC6104"/>
    <w:rsid w:val="00AC64AD"/>
    <w:rsid w:val="00AC6871"/>
    <w:rsid w:val="00AC6F2B"/>
    <w:rsid w:val="00AC74BA"/>
    <w:rsid w:val="00AC751D"/>
    <w:rsid w:val="00AC75DB"/>
    <w:rsid w:val="00AD01E8"/>
    <w:rsid w:val="00AD0AB3"/>
    <w:rsid w:val="00AD0B0B"/>
    <w:rsid w:val="00AD17EA"/>
    <w:rsid w:val="00AD26A2"/>
    <w:rsid w:val="00AD2A20"/>
    <w:rsid w:val="00AD2F8B"/>
    <w:rsid w:val="00AD311D"/>
    <w:rsid w:val="00AD32E4"/>
    <w:rsid w:val="00AD348D"/>
    <w:rsid w:val="00AD3808"/>
    <w:rsid w:val="00AD3C85"/>
    <w:rsid w:val="00AD3FCB"/>
    <w:rsid w:val="00AD4FDF"/>
    <w:rsid w:val="00AD696D"/>
    <w:rsid w:val="00AD7159"/>
    <w:rsid w:val="00AD7670"/>
    <w:rsid w:val="00AD7888"/>
    <w:rsid w:val="00AE0C1D"/>
    <w:rsid w:val="00AE1675"/>
    <w:rsid w:val="00AE1760"/>
    <w:rsid w:val="00AE177E"/>
    <w:rsid w:val="00AE1971"/>
    <w:rsid w:val="00AE1E4B"/>
    <w:rsid w:val="00AE20F5"/>
    <w:rsid w:val="00AE2AF5"/>
    <w:rsid w:val="00AE2C94"/>
    <w:rsid w:val="00AE2DA7"/>
    <w:rsid w:val="00AE2E17"/>
    <w:rsid w:val="00AE396A"/>
    <w:rsid w:val="00AE410F"/>
    <w:rsid w:val="00AE4EEE"/>
    <w:rsid w:val="00AE53C5"/>
    <w:rsid w:val="00AE58A3"/>
    <w:rsid w:val="00AE5C50"/>
    <w:rsid w:val="00AE5D01"/>
    <w:rsid w:val="00AE6B19"/>
    <w:rsid w:val="00AE7DDF"/>
    <w:rsid w:val="00AE7ED5"/>
    <w:rsid w:val="00AF03A4"/>
    <w:rsid w:val="00AF0A99"/>
    <w:rsid w:val="00AF0B74"/>
    <w:rsid w:val="00AF1266"/>
    <w:rsid w:val="00AF1279"/>
    <w:rsid w:val="00AF158A"/>
    <w:rsid w:val="00AF1FF6"/>
    <w:rsid w:val="00AF20EE"/>
    <w:rsid w:val="00AF31F8"/>
    <w:rsid w:val="00AF3563"/>
    <w:rsid w:val="00AF37E4"/>
    <w:rsid w:val="00AF3F91"/>
    <w:rsid w:val="00AF4708"/>
    <w:rsid w:val="00AF4FB7"/>
    <w:rsid w:val="00AF50A9"/>
    <w:rsid w:val="00AF57B0"/>
    <w:rsid w:val="00AF57F5"/>
    <w:rsid w:val="00AF5BD8"/>
    <w:rsid w:val="00AF6033"/>
    <w:rsid w:val="00AF606F"/>
    <w:rsid w:val="00AF70CC"/>
    <w:rsid w:val="00AF7289"/>
    <w:rsid w:val="00AF7D62"/>
    <w:rsid w:val="00AF7E38"/>
    <w:rsid w:val="00B000B8"/>
    <w:rsid w:val="00B00540"/>
    <w:rsid w:val="00B00970"/>
    <w:rsid w:val="00B01A85"/>
    <w:rsid w:val="00B01EC3"/>
    <w:rsid w:val="00B0215E"/>
    <w:rsid w:val="00B02623"/>
    <w:rsid w:val="00B02B93"/>
    <w:rsid w:val="00B02CE6"/>
    <w:rsid w:val="00B02E70"/>
    <w:rsid w:val="00B03045"/>
    <w:rsid w:val="00B0354A"/>
    <w:rsid w:val="00B036F2"/>
    <w:rsid w:val="00B042F7"/>
    <w:rsid w:val="00B04959"/>
    <w:rsid w:val="00B05AB5"/>
    <w:rsid w:val="00B05C07"/>
    <w:rsid w:val="00B06069"/>
    <w:rsid w:val="00B063F1"/>
    <w:rsid w:val="00B06F6F"/>
    <w:rsid w:val="00B07054"/>
    <w:rsid w:val="00B076C4"/>
    <w:rsid w:val="00B07C55"/>
    <w:rsid w:val="00B07E84"/>
    <w:rsid w:val="00B1082D"/>
    <w:rsid w:val="00B1132D"/>
    <w:rsid w:val="00B121E8"/>
    <w:rsid w:val="00B1254E"/>
    <w:rsid w:val="00B12B0B"/>
    <w:rsid w:val="00B13217"/>
    <w:rsid w:val="00B1349B"/>
    <w:rsid w:val="00B1375A"/>
    <w:rsid w:val="00B1383A"/>
    <w:rsid w:val="00B1401D"/>
    <w:rsid w:val="00B14A07"/>
    <w:rsid w:val="00B14C7C"/>
    <w:rsid w:val="00B14EDC"/>
    <w:rsid w:val="00B152A8"/>
    <w:rsid w:val="00B1563D"/>
    <w:rsid w:val="00B16341"/>
    <w:rsid w:val="00B164CB"/>
    <w:rsid w:val="00B1733C"/>
    <w:rsid w:val="00B17D23"/>
    <w:rsid w:val="00B17D8D"/>
    <w:rsid w:val="00B17E3A"/>
    <w:rsid w:val="00B20028"/>
    <w:rsid w:val="00B20250"/>
    <w:rsid w:val="00B225BA"/>
    <w:rsid w:val="00B225F1"/>
    <w:rsid w:val="00B22F65"/>
    <w:rsid w:val="00B236FB"/>
    <w:rsid w:val="00B23979"/>
    <w:rsid w:val="00B24910"/>
    <w:rsid w:val="00B25006"/>
    <w:rsid w:val="00B2526C"/>
    <w:rsid w:val="00B253EA"/>
    <w:rsid w:val="00B25D96"/>
    <w:rsid w:val="00B26631"/>
    <w:rsid w:val="00B26969"/>
    <w:rsid w:val="00B269B1"/>
    <w:rsid w:val="00B269DD"/>
    <w:rsid w:val="00B26B39"/>
    <w:rsid w:val="00B3010F"/>
    <w:rsid w:val="00B3047B"/>
    <w:rsid w:val="00B3194D"/>
    <w:rsid w:val="00B3238C"/>
    <w:rsid w:val="00B3243F"/>
    <w:rsid w:val="00B3265F"/>
    <w:rsid w:val="00B32F14"/>
    <w:rsid w:val="00B330E0"/>
    <w:rsid w:val="00B33436"/>
    <w:rsid w:val="00B3411C"/>
    <w:rsid w:val="00B34ECB"/>
    <w:rsid w:val="00B362A1"/>
    <w:rsid w:val="00B363B9"/>
    <w:rsid w:val="00B365F5"/>
    <w:rsid w:val="00B36DA0"/>
    <w:rsid w:val="00B377D9"/>
    <w:rsid w:val="00B37828"/>
    <w:rsid w:val="00B37D24"/>
    <w:rsid w:val="00B37F82"/>
    <w:rsid w:val="00B40092"/>
    <w:rsid w:val="00B40271"/>
    <w:rsid w:val="00B40EA9"/>
    <w:rsid w:val="00B41990"/>
    <w:rsid w:val="00B42517"/>
    <w:rsid w:val="00B43426"/>
    <w:rsid w:val="00B43826"/>
    <w:rsid w:val="00B43A94"/>
    <w:rsid w:val="00B43B10"/>
    <w:rsid w:val="00B43F0E"/>
    <w:rsid w:val="00B44151"/>
    <w:rsid w:val="00B44EC0"/>
    <w:rsid w:val="00B451CA"/>
    <w:rsid w:val="00B454BA"/>
    <w:rsid w:val="00B45891"/>
    <w:rsid w:val="00B46289"/>
    <w:rsid w:val="00B462D3"/>
    <w:rsid w:val="00B46487"/>
    <w:rsid w:val="00B466C0"/>
    <w:rsid w:val="00B469B5"/>
    <w:rsid w:val="00B46A37"/>
    <w:rsid w:val="00B46A8D"/>
    <w:rsid w:val="00B47019"/>
    <w:rsid w:val="00B47B83"/>
    <w:rsid w:val="00B47E52"/>
    <w:rsid w:val="00B50408"/>
    <w:rsid w:val="00B50472"/>
    <w:rsid w:val="00B50B75"/>
    <w:rsid w:val="00B50E8A"/>
    <w:rsid w:val="00B513DB"/>
    <w:rsid w:val="00B51BA2"/>
    <w:rsid w:val="00B51C2B"/>
    <w:rsid w:val="00B51D31"/>
    <w:rsid w:val="00B51FC5"/>
    <w:rsid w:val="00B52296"/>
    <w:rsid w:val="00B529D2"/>
    <w:rsid w:val="00B52B57"/>
    <w:rsid w:val="00B53F8F"/>
    <w:rsid w:val="00B55665"/>
    <w:rsid w:val="00B55691"/>
    <w:rsid w:val="00B5611D"/>
    <w:rsid w:val="00B56DFD"/>
    <w:rsid w:val="00B576EB"/>
    <w:rsid w:val="00B601D7"/>
    <w:rsid w:val="00B604F1"/>
    <w:rsid w:val="00B623AB"/>
    <w:rsid w:val="00B62C84"/>
    <w:rsid w:val="00B64676"/>
    <w:rsid w:val="00B64901"/>
    <w:rsid w:val="00B653A2"/>
    <w:rsid w:val="00B65472"/>
    <w:rsid w:val="00B65B68"/>
    <w:rsid w:val="00B66CC8"/>
    <w:rsid w:val="00B66EE6"/>
    <w:rsid w:val="00B707CA"/>
    <w:rsid w:val="00B71C83"/>
    <w:rsid w:val="00B72560"/>
    <w:rsid w:val="00B738A4"/>
    <w:rsid w:val="00B74F1A"/>
    <w:rsid w:val="00B76058"/>
    <w:rsid w:val="00B7614A"/>
    <w:rsid w:val="00B76468"/>
    <w:rsid w:val="00B76C9F"/>
    <w:rsid w:val="00B76F53"/>
    <w:rsid w:val="00B7768E"/>
    <w:rsid w:val="00B778B3"/>
    <w:rsid w:val="00B77CF3"/>
    <w:rsid w:val="00B80214"/>
    <w:rsid w:val="00B80868"/>
    <w:rsid w:val="00B80EE0"/>
    <w:rsid w:val="00B811AE"/>
    <w:rsid w:val="00B81A1D"/>
    <w:rsid w:val="00B83813"/>
    <w:rsid w:val="00B83E10"/>
    <w:rsid w:val="00B847FF"/>
    <w:rsid w:val="00B84BB8"/>
    <w:rsid w:val="00B84C1F"/>
    <w:rsid w:val="00B86304"/>
    <w:rsid w:val="00B86365"/>
    <w:rsid w:val="00B8691B"/>
    <w:rsid w:val="00B86C5A"/>
    <w:rsid w:val="00B8786F"/>
    <w:rsid w:val="00B90380"/>
    <w:rsid w:val="00B920C2"/>
    <w:rsid w:val="00B92981"/>
    <w:rsid w:val="00B929EF"/>
    <w:rsid w:val="00B93637"/>
    <w:rsid w:val="00B9363B"/>
    <w:rsid w:val="00B94462"/>
    <w:rsid w:val="00B9557A"/>
    <w:rsid w:val="00B955A3"/>
    <w:rsid w:val="00B95C46"/>
    <w:rsid w:val="00B95F5F"/>
    <w:rsid w:val="00B95FAE"/>
    <w:rsid w:val="00B95FB3"/>
    <w:rsid w:val="00B962BF"/>
    <w:rsid w:val="00B96570"/>
    <w:rsid w:val="00B96729"/>
    <w:rsid w:val="00B96E2F"/>
    <w:rsid w:val="00B970A0"/>
    <w:rsid w:val="00BA0104"/>
    <w:rsid w:val="00BA042D"/>
    <w:rsid w:val="00BA0A0A"/>
    <w:rsid w:val="00BA0D7E"/>
    <w:rsid w:val="00BA16D8"/>
    <w:rsid w:val="00BA2A92"/>
    <w:rsid w:val="00BA2E5D"/>
    <w:rsid w:val="00BA2FCD"/>
    <w:rsid w:val="00BA3EF0"/>
    <w:rsid w:val="00BA464F"/>
    <w:rsid w:val="00BA5201"/>
    <w:rsid w:val="00BA595B"/>
    <w:rsid w:val="00BA5BB8"/>
    <w:rsid w:val="00BA6D3F"/>
    <w:rsid w:val="00BA6FB4"/>
    <w:rsid w:val="00BA750D"/>
    <w:rsid w:val="00BA7E5B"/>
    <w:rsid w:val="00BB0635"/>
    <w:rsid w:val="00BB1A2C"/>
    <w:rsid w:val="00BB1C5D"/>
    <w:rsid w:val="00BB1E00"/>
    <w:rsid w:val="00BB2164"/>
    <w:rsid w:val="00BB27D4"/>
    <w:rsid w:val="00BB2B87"/>
    <w:rsid w:val="00BB2DD5"/>
    <w:rsid w:val="00BB3103"/>
    <w:rsid w:val="00BB3182"/>
    <w:rsid w:val="00BB3B24"/>
    <w:rsid w:val="00BB3B41"/>
    <w:rsid w:val="00BB3DEE"/>
    <w:rsid w:val="00BB49E7"/>
    <w:rsid w:val="00BB4DD7"/>
    <w:rsid w:val="00BB5C94"/>
    <w:rsid w:val="00BB5D4B"/>
    <w:rsid w:val="00BB6611"/>
    <w:rsid w:val="00BB6CB5"/>
    <w:rsid w:val="00BB7886"/>
    <w:rsid w:val="00BC054C"/>
    <w:rsid w:val="00BC0961"/>
    <w:rsid w:val="00BC1561"/>
    <w:rsid w:val="00BC191B"/>
    <w:rsid w:val="00BC1C99"/>
    <w:rsid w:val="00BC2992"/>
    <w:rsid w:val="00BC29F3"/>
    <w:rsid w:val="00BC3E4A"/>
    <w:rsid w:val="00BC44BC"/>
    <w:rsid w:val="00BC453D"/>
    <w:rsid w:val="00BC4A4C"/>
    <w:rsid w:val="00BC5825"/>
    <w:rsid w:val="00BC5846"/>
    <w:rsid w:val="00BC6867"/>
    <w:rsid w:val="00BC6DD1"/>
    <w:rsid w:val="00BC6EB3"/>
    <w:rsid w:val="00BC7355"/>
    <w:rsid w:val="00BC7929"/>
    <w:rsid w:val="00BC7DE7"/>
    <w:rsid w:val="00BD25BE"/>
    <w:rsid w:val="00BD3286"/>
    <w:rsid w:val="00BD32B4"/>
    <w:rsid w:val="00BD3CF2"/>
    <w:rsid w:val="00BD3F30"/>
    <w:rsid w:val="00BD4513"/>
    <w:rsid w:val="00BD508A"/>
    <w:rsid w:val="00BD61DF"/>
    <w:rsid w:val="00BD6AF6"/>
    <w:rsid w:val="00BD6F62"/>
    <w:rsid w:val="00BD72EC"/>
    <w:rsid w:val="00BD7445"/>
    <w:rsid w:val="00BE0B34"/>
    <w:rsid w:val="00BE0EA1"/>
    <w:rsid w:val="00BE17BD"/>
    <w:rsid w:val="00BE265C"/>
    <w:rsid w:val="00BE2BB1"/>
    <w:rsid w:val="00BE362D"/>
    <w:rsid w:val="00BE386E"/>
    <w:rsid w:val="00BE3D1D"/>
    <w:rsid w:val="00BE41E4"/>
    <w:rsid w:val="00BE47B2"/>
    <w:rsid w:val="00BE6172"/>
    <w:rsid w:val="00BE61F9"/>
    <w:rsid w:val="00BE6402"/>
    <w:rsid w:val="00BE67CA"/>
    <w:rsid w:val="00BE6E3F"/>
    <w:rsid w:val="00BE7284"/>
    <w:rsid w:val="00BE78AA"/>
    <w:rsid w:val="00BF01C5"/>
    <w:rsid w:val="00BF04DD"/>
    <w:rsid w:val="00BF0F10"/>
    <w:rsid w:val="00BF1027"/>
    <w:rsid w:val="00BF16E5"/>
    <w:rsid w:val="00BF2346"/>
    <w:rsid w:val="00BF23BC"/>
    <w:rsid w:val="00BF24F8"/>
    <w:rsid w:val="00BF35AC"/>
    <w:rsid w:val="00BF3B99"/>
    <w:rsid w:val="00BF492E"/>
    <w:rsid w:val="00BF505D"/>
    <w:rsid w:val="00BF61DA"/>
    <w:rsid w:val="00BF69C7"/>
    <w:rsid w:val="00BF6C87"/>
    <w:rsid w:val="00BF6D4A"/>
    <w:rsid w:val="00BF6DCC"/>
    <w:rsid w:val="00BF6F77"/>
    <w:rsid w:val="00C01D5A"/>
    <w:rsid w:val="00C02140"/>
    <w:rsid w:val="00C027EB"/>
    <w:rsid w:val="00C02CA8"/>
    <w:rsid w:val="00C02D90"/>
    <w:rsid w:val="00C035A2"/>
    <w:rsid w:val="00C03B25"/>
    <w:rsid w:val="00C04872"/>
    <w:rsid w:val="00C04C95"/>
    <w:rsid w:val="00C04DC0"/>
    <w:rsid w:val="00C05917"/>
    <w:rsid w:val="00C05A61"/>
    <w:rsid w:val="00C06287"/>
    <w:rsid w:val="00C06387"/>
    <w:rsid w:val="00C06664"/>
    <w:rsid w:val="00C06839"/>
    <w:rsid w:val="00C06A77"/>
    <w:rsid w:val="00C07A33"/>
    <w:rsid w:val="00C07F6D"/>
    <w:rsid w:val="00C102E1"/>
    <w:rsid w:val="00C10A5F"/>
    <w:rsid w:val="00C117C3"/>
    <w:rsid w:val="00C119A8"/>
    <w:rsid w:val="00C11D86"/>
    <w:rsid w:val="00C122BB"/>
    <w:rsid w:val="00C125C8"/>
    <w:rsid w:val="00C12670"/>
    <w:rsid w:val="00C12874"/>
    <w:rsid w:val="00C12988"/>
    <w:rsid w:val="00C12F0E"/>
    <w:rsid w:val="00C134DD"/>
    <w:rsid w:val="00C137F0"/>
    <w:rsid w:val="00C14CC3"/>
    <w:rsid w:val="00C15105"/>
    <w:rsid w:val="00C15A56"/>
    <w:rsid w:val="00C1627E"/>
    <w:rsid w:val="00C16C44"/>
    <w:rsid w:val="00C16C62"/>
    <w:rsid w:val="00C16E64"/>
    <w:rsid w:val="00C1777B"/>
    <w:rsid w:val="00C17AC7"/>
    <w:rsid w:val="00C17C4D"/>
    <w:rsid w:val="00C17F80"/>
    <w:rsid w:val="00C202BC"/>
    <w:rsid w:val="00C214AC"/>
    <w:rsid w:val="00C218ED"/>
    <w:rsid w:val="00C21CD9"/>
    <w:rsid w:val="00C22285"/>
    <w:rsid w:val="00C22B4B"/>
    <w:rsid w:val="00C22BF2"/>
    <w:rsid w:val="00C22EB0"/>
    <w:rsid w:val="00C23893"/>
    <w:rsid w:val="00C23DF2"/>
    <w:rsid w:val="00C241F2"/>
    <w:rsid w:val="00C24CDF"/>
    <w:rsid w:val="00C24F8D"/>
    <w:rsid w:val="00C25247"/>
    <w:rsid w:val="00C2664E"/>
    <w:rsid w:val="00C30253"/>
    <w:rsid w:val="00C30C6C"/>
    <w:rsid w:val="00C3228C"/>
    <w:rsid w:val="00C3270F"/>
    <w:rsid w:val="00C33A47"/>
    <w:rsid w:val="00C3490E"/>
    <w:rsid w:val="00C34FA0"/>
    <w:rsid w:val="00C35141"/>
    <w:rsid w:val="00C35A7C"/>
    <w:rsid w:val="00C35EB5"/>
    <w:rsid w:val="00C36D7C"/>
    <w:rsid w:val="00C37C5B"/>
    <w:rsid w:val="00C402CB"/>
    <w:rsid w:val="00C40B51"/>
    <w:rsid w:val="00C40ED3"/>
    <w:rsid w:val="00C41057"/>
    <w:rsid w:val="00C410ED"/>
    <w:rsid w:val="00C416C6"/>
    <w:rsid w:val="00C41EAC"/>
    <w:rsid w:val="00C4209D"/>
    <w:rsid w:val="00C42661"/>
    <w:rsid w:val="00C42F45"/>
    <w:rsid w:val="00C43A2E"/>
    <w:rsid w:val="00C43F4D"/>
    <w:rsid w:val="00C44305"/>
    <w:rsid w:val="00C443C0"/>
    <w:rsid w:val="00C444A3"/>
    <w:rsid w:val="00C44778"/>
    <w:rsid w:val="00C44823"/>
    <w:rsid w:val="00C44BA2"/>
    <w:rsid w:val="00C44F32"/>
    <w:rsid w:val="00C4619E"/>
    <w:rsid w:val="00C461BD"/>
    <w:rsid w:val="00C466D7"/>
    <w:rsid w:val="00C46C37"/>
    <w:rsid w:val="00C46F61"/>
    <w:rsid w:val="00C473ED"/>
    <w:rsid w:val="00C47CDF"/>
    <w:rsid w:val="00C50693"/>
    <w:rsid w:val="00C5197A"/>
    <w:rsid w:val="00C51D99"/>
    <w:rsid w:val="00C52E8A"/>
    <w:rsid w:val="00C5399C"/>
    <w:rsid w:val="00C53BED"/>
    <w:rsid w:val="00C547D9"/>
    <w:rsid w:val="00C55827"/>
    <w:rsid w:val="00C56B4B"/>
    <w:rsid w:val="00C57E0C"/>
    <w:rsid w:val="00C60CD8"/>
    <w:rsid w:val="00C60E85"/>
    <w:rsid w:val="00C613CD"/>
    <w:rsid w:val="00C61670"/>
    <w:rsid w:val="00C61F14"/>
    <w:rsid w:val="00C62365"/>
    <w:rsid w:val="00C62406"/>
    <w:rsid w:val="00C62AF4"/>
    <w:rsid w:val="00C62F50"/>
    <w:rsid w:val="00C6377F"/>
    <w:rsid w:val="00C638D0"/>
    <w:rsid w:val="00C6393C"/>
    <w:rsid w:val="00C63AB3"/>
    <w:rsid w:val="00C63F4F"/>
    <w:rsid w:val="00C64684"/>
    <w:rsid w:val="00C6475A"/>
    <w:rsid w:val="00C66074"/>
    <w:rsid w:val="00C66549"/>
    <w:rsid w:val="00C66E66"/>
    <w:rsid w:val="00C67728"/>
    <w:rsid w:val="00C67C1E"/>
    <w:rsid w:val="00C70055"/>
    <w:rsid w:val="00C7010A"/>
    <w:rsid w:val="00C7145D"/>
    <w:rsid w:val="00C728AF"/>
    <w:rsid w:val="00C72EE1"/>
    <w:rsid w:val="00C7375E"/>
    <w:rsid w:val="00C73D16"/>
    <w:rsid w:val="00C7447A"/>
    <w:rsid w:val="00C75338"/>
    <w:rsid w:val="00C75570"/>
    <w:rsid w:val="00C75B7A"/>
    <w:rsid w:val="00C77607"/>
    <w:rsid w:val="00C77EDB"/>
    <w:rsid w:val="00C80E1F"/>
    <w:rsid w:val="00C814E0"/>
    <w:rsid w:val="00C817E3"/>
    <w:rsid w:val="00C81C61"/>
    <w:rsid w:val="00C82EAB"/>
    <w:rsid w:val="00C83673"/>
    <w:rsid w:val="00C83D6D"/>
    <w:rsid w:val="00C84529"/>
    <w:rsid w:val="00C84D12"/>
    <w:rsid w:val="00C85319"/>
    <w:rsid w:val="00C85439"/>
    <w:rsid w:val="00C85FBB"/>
    <w:rsid w:val="00C860E3"/>
    <w:rsid w:val="00C871F1"/>
    <w:rsid w:val="00C87BB6"/>
    <w:rsid w:val="00C87BF6"/>
    <w:rsid w:val="00C87DBC"/>
    <w:rsid w:val="00C9002F"/>
    <w:rsid w:val="00C90F58"/>
    <w:rsid w:val="00C90F87"/>
    <w:rsid w:val="00C91036"/>
    <w:rsid w:val="00C910F3"/>
    <w:rsid w:val="00C91CCA"/>
    <w:rsid w:val="00C92A6D"/>
    <w:rsid w:val="00C93086"/>
    <w:rsid w:val="00C931F6"/>
    <w:rsid w:val="00C95756"/>
    <w:rsid w:val="00C959D0"/>
    <w:rsid w:val="00C95E27"/>
    <w:rsid w:val="00C9676E"/>
    <w:rsid w:val="00C96A62"/>
    <w:rsid w:val="00C97470"/>
    <w:rsid w:val="00C97EAD"/>
    <w:rsid w:val="00CA04F6"/>
    <w:rsid w:val="00CA04FF"/>
    <w:rsid w:val="00CA0D66"/>
    <w:rsid w:val="00CA11CC"/>
    <w:rsid w:val="00CA1A27"/>
    <w:rsid w:val="00CA2585"/>
    <w:rsid w:val="00CA27FB"/>
    <w:rsid w:val="00CA3048"/>
    <w:rsid w:val="00CA343A"/>
    <w:rsid w:val="00CA3CD8"/>
    <w:rsid w:val="00CA4A5C"/>
    <w:rsid w:val="00CA4CF6"/>
    <w:rsid w:val="00CA53AA"/>
    <w:rsid w:val="00CA53B3"/>
    <w:rsid w:val="00CA56F6"/>
    <w:rsid w:val="00CA57DB"/>
    <w:rsid w:val="00CA59A1"/>
    <w:rsid w:val="00CA5BE7"/>
    <w:rsid w:val="00CA6757"/>
    <w:rsid w:val="00CA768D"/>
    <w:rsid w:val="00CA7C9C"/>
    <w:rsid w:val="00CA7DC2"/>
    <w:rsid w:val="00CB0182"/>
    <w:rsid w:val="00CB023E"/>
    <w:rsid w:val="00CB0A67"/>
    <w:rsid w:val="00CB0B96"/>
    <w:rsid w:val="00CB0FC5"/>
    <w:rsid w:val="00CB1122"/>
    <w:rsid w:val="00CB1423"/>
    <w:rsid w:val="00CB1A1B"/>
    <w:rsid w:val="00CB1D48"/>
    <w:rsid w:val="00CB28D1"/>
    <w:rsid w:val="00CB2E45"/>
    <w:rsid w:val="00CB4246"/>
    <w:rsid w:val="00CB42AC"/>
    <w:rsid w:val="00CB44A1"/>
    <w:rsid w:val="00CB541D"/>
    <w:rsid w:val="00CB5484"/>
    <w:rsid w:val="00CB5737"/>
    <w:rsid w:val="00CB63A6"/>
    <w:rsid w:val="00CB69D7"/>
    <w:rsid w:val="00CB6C87"/>
    <w:rsid w:val="00CB7C88"/>
    <w:rsid w:val="00CB7CA2"/>
    <w:rsid w:val="00CB7EE0"/>
    <w:rsid w:val="00CC03DE"/>
    <w:rsid w:val="00CC0E4E"/>
    <w:rsid w:val="00CC0EB8"/>
    <w:rsid w:val="00CC10D5"/>
    <w:rsid w:val="00CC23C8"/>
    <w:rsid w:val="00CC3152"/>
    <w:rsid w:val="00CC32A5"/>
    <w:rsid w:val="00CC3793"/>
    <w:rsid w:val="00CC39F7"/>
    <w:rsid w:val="00CC3B59"/>
    <w:rsid w:val="00CC3D39"/>
    <w:rsid w:val="00CC4AFE"/>
    <w:rsid w:val="00CC5076"/>
    <w:rsid w:val="00CC5171"/>
    <w:rsid w:val="00CC53ED"/>
    <w:rsid w:val="00CC5431"/>
    <w:rsid w:val="00CC56EB"/>
    <w:rsid w:val="00CC5832"/>
    <w:rsid w:val="00CC5BB3"/>
    <w:rsid w:val="00CC5D04"/>
    <w:rsid w:val="00CC5E98"/>
    <w:rsid w:val="00CC7120"/>
    <w:rsid w:val="00CC7194"/>
    <w:rsid w:val="00CC7C63"/>
    <w:rsid w:val="00CD005B"/>
    <w:rsid w:val="00CD03D3"/>
    <w:rsid w:val="00CD0AF2"/>
    <w:rsid w:val="00CD147A"/>
    <w:rsid w:val="00CD1646"/>
    <w:rsid w:val="00CD1BD4"/>
    <w:rsid w:val="00CD23FE"/>
    <w:rsid w:val="00CD2520"/>
    <w:rsid w:val="00CD2546"/>
    <w:rsid w:val="00CD2832"/>
    <w:rsid w:val="00CD31DA"/>
    <w:rsid w:val="00CD34C6"/>
    <w:rsid w:val="00CD5009"/>
    <w:rsid w:val="00CD500C"/>
    <w:rsid w:val="00CD6644"/>
    <w:rsid w:val="00CD66E5"/>
    <w:rsid w:val="00CD71DF"/>
    <w:rsid w:val="00CE0686"/>
    <w:rsid w:val="00CE15D0"/>
    <w:rsid w:val="00CE22B5"/>
    <w:rsid w:val="00CE2D27"/>
    <w:rsid w:val="00CE2F98"/>
    <w:rsid w:val="00CE30C7"/>
    <w:rsid w:val="00CE36CE"/>
    <w:rsid w:val="00CE3744"/>
    <w:rsid w:val="00CE3F11"/>
    <w:rsid w:val="00CE5334"/>
    <w:rsid w:val="00CE60F0"/>
    <w:rsid w:val="00CE6344"/>
    <w:rsid w:val="00CE63BA"/>
    <w:rsid w:val="00CE7054"/>
    <w:rsid w:val="00CE7577"/>
    <w:rsid w:val="00CE7615"/>
    <w:rsid w:val="00CE7AC2"/>
    <w:rsid w:val="00CE7B1B"/>
    <w:rsid w:val="00CF0075"/>
    <w:rsid w:val="00CF00DE"/>
    <w:rsid w:val="00CF0667"/>
    <w:rsid w:val="00CF084E"/>
    <w:rsid w:val="00CF0A57"/>
    <w:rsid w:val="00CF1A0F"/>
    <w:rsid w:val="00CF1B80"/>
    <w:rsid w:val="00CF1BEB"/>
    <w:rsid w:val="00CF20AE"/>
    <w:rsid w:val="00CF274F"/>
    <w:rsid w:val="00CF28CF"/>
    <w:rsid w:val="00CF2F6C"/>
    <w:rsid w:val="00CF384B"/>
    <w:rsid w:val="00CF3B67"/>
    <w:rsid w:val="00CF3DCE"/>
    <w:rsid w:val="00CF458F"/>
    <w:rsid w:val="00CF4ECD"/>
    <w:rsid w:val="00CF6143"/>
    <w:rsid w:val="00CF783F"/>
    <w:rsid w:val="00CF7A4E"/>
    <w:rsid w:val="00D00C98"/>
    <w:rsid w:val="00D0148E"/>
    <w:rsid w:val="00D015D4"/>
    <w:rsid w:val="00D02546"/>
    <w:rsid w:val="00D02EF2"/>
    <w:rsid w:val="00D03185"/>
    <w:rsid w:val="00D0385D"/>
    <w:rsid w:val="00D04283"/>
    <w:rsid w:val="00D0448C"/>
    <w:rsid w:val="00D04DF5"/>
    <w:rsid w:val="00D052A0"/>
    <w:rsid w:val="00D05F69"/>
    <w:rsid w:val="00D06C90"/>
    <w:rsid w:val="00D07ACE"/>
    <w:rsid w:val="00D07D56"/>
    <w:rsid w:val="00D1004F"/>
    <w:rsid w:val="00D10541"/>
    <w:rsid w:val="00D11282"/>
    <w:rsid w:val="00D11C9D"/>
    <w:rsid w:val="00D121B1"/>
    <w:rsid w:val="00D1283E"/>
    <w:rsid w:val="00D1288B"/>
    <w:rsid w:val="00D1296D"/>
    <w:rsid w:val="00D133C3"/>
    <w:rsid w:val="00D13643"/>
    <w:rsid w:val="00D13759"/>
    <w:rsid w:val="00D13E8D"/>
    <w:rsid w:val="00D13EF0"/>
    <w:rsid w:val="00D140B0"/>
    <w:rsid w:val="00D14424"/>
    <w:rsid w:val="00D15178"/>
    <w:rsid w:val="00D152BF"/>
    <w:rsid w:val="00D1597C"/>
    <w:rsid w:val="00D15C32"/>
    <w:rsid w:val="00D16092"/>
    <w:rsid w:val="00D16916"/>
    <w:rsid w:val="00D20446"/>
    <w:rsid w:val="00D20AC3"/>
    <w:rsid w:val="00D2142A"/>
    <w:rsid w:val="00D21D1B"/>
    <w:rsid w:val="00D22061"/>
    <w:rsid w:val="00D22146"/>
    <w:rsid w:val="00D230DF"/>
    <w:rsid w:val="00D2329F"/>
    <w:rsid w:val="00D246DA"/>
    <w:rsid w:val="00D24746"/>
    <w:rsid w:val="00D249CF"/>
    <w:rsid w:val="00D24D0D"/>
    <w:rsid w:val="00D24ECE"/>
    <w:rsid w:val="00D25180"/>
    <w:rsid w:val="00D25469"/>
    <w:rsid w:val="00D25D31"/>
    <w:rsid w:val="00D27702"/>
    <w:rsid w:val="00D30922"/>
    <w:rsid w:val="00D3111F"/>
    <w:rsid w:val="00D31D1B"/>
    <w:rsid w:val="00D31D82"/>
    <w:rsid w:val="00D31FE6"/>
    <w:rsid w:val="00D3226B"/>
    <w:rsid w:val="00D32BC3"/>
    <w:rsid w:val="00D32C1A"/>
    <w:rsid w:val="00D3319F"/>
    <w:rsid w:val="00D33757"/>
    <w:rsid w:val="00D33BC0"/>
    <w:rsid w:val="00D33CA9"/>
    <w:rsid w:val="00D33CE1"/>
    <w:rsid w:val="00D3444D"/>
    <w:rsid w:val="00D3551C"/>
    <w:rsid w:val="00D35BD2"/>
    <w:rsid w:val="00D35F2C"/>
    <w:rsid w:val="00D36574"/>
    <w:rsid w:val="00D36B27"/>
    <w:rsid w:val="00D36F06"/>
    <w:rsid w:val="00D36FE5"/>
    <w:rsid w:val="00D37146"/>
    <w:rsid w:val="00D376DE"/>
    <w:rsid w:val="00D37E1B"/>
    <w:rsid w:val="00D40509"/>
    <w:rsid w:val="00D40CC6"/>
    <w:rsid w:val="00D40D9C"/>
    <w:rsid w:val="00D40E6B"/>
    <w:rsid w:val="00D4115B"/>
    <w:rsid w:val="00D41B17"/>
    <w:rsid w:val="00D41DE3"/>
    <w:rsid w:val="00D42D05"/>
    <w:rsid w:val="00D43386"/>
    <w:rsid w:val="00D4395E"/>
    <w:rsid w:val="00D43C09"/>
    <w:rsid w:val="00D4440A"/>
    <w:rsid w:val="00D44690"/>
    <w:rsid w:val="00D4479D"/>
    <w:rsid w:val="00D4538C"/>
    <w:rsid w:val="00D46117"/>
    <w:rsid w:val="00D4630B"/>
    <w:rsid w:val="00D47B03"/>
    <w:rsid w:val="00D50939"/>
    <w:rsid w:val="00D51521"/>
    <w:rsid w:val="00D51728"/>
    <w:rsid w:val="00D51BE2"/>
    <w:rsid w:val="00D51C13"/>
    <w:rsid w:val="00D525FE"/>
    <w:rsid w:val="00D527FD"/>
    <w:rsid w:val="00D5320B"/>
    <w:rsid w:val="00D53B36"/>
    <w:rsid w:val="00D5449C"/>
    <w:rsid w:val="00D54CD0"/>
    <w:rsid w:val="00D553B0"/>
    <w:rsid w:val="00D574C3"/>
    <w:rsid w:val="00D576D6"/>
    <w:rsid w:val="00D60142"/>
    <w:rsid w:val="00D606E6"/>
    <w:rsid w:val="00D60926"/>
    <w:rsid w:val="00D60D62"/>
    <w:rsid w:val="00D60DD1"/>
    <w:rsid w:val="00D62376"/>
    <w:rsid w:val="00D624CC"/>
    <w:rsid w:val="00D62903"/>
    <w:rsid w:val="00D62EA2"/>
    <w:rsid w:val="00D633D6"/>
    <w:rsid w:val="00D63F74"/>
    <w:rsid w:val="00D64948"/>
    <w:rsid w:val="00D64FE1"/>
    <w:rsid w:val="00D65E76"/>
    <w:rsid w:val="00D66273"/>
    <w:rsid w:val="00D663F3"/>
    <w:rsid w:val="00D66434"/>
    <w:rsid w:val="00D6668F"/>
    <w:rsid w:val="00D666DE"/>
    <w:rsid w:val="00D66825"/>
    <w:rsid w:val="00D66B6D"/>
    <w:rsid w:val="00D67534"/>
    <w:rsid w:val="00D67F45"/>
    <w:rsid w:val="00D7006E"/>
    <w:rsid w:val="00D702B5"/>
    <w:rsid w:val="00D70820"/>
    <w:rsid w:val="00D70A7A"/>
    <w:rsid w:val="00D7104A"/>
    <w:rsid w:val="00D712E3"/>
    <w:rsid w:val="00D729D4"/>
    <w:rsid w:val="00D72BA7"/>
    <w:rsid w:val="00D72EC8"/>
    <w:rsid w:val="00D73E0F"/>
    <w:rsid w:val="00D73F04"/>
    <w:rsid w:val="00D73F5A"/>
    <w:rsid w:val="00D749BC"/>
    <w:rsid w:val="00D76643"/>
    <w:rsid w:val="00D76B39"/>
    <w:rsid w:val="00D76EC9"/>
    <w:rsid w:val="00D773A9"/>
    <w:rsid w:val="00D77CD6"/>
    <w:rsid w:val="00D80118"/>
    <w:rsid w:val="00D80D16"/>
    <w:rsid w:val="00D80F0B"/>
    <w:rsid w:val="00D81FD1"/>
    <w:rsid w:val="00D821E6"/>
    <w:rsid w:val="00D824F5"/>
    <w:rsid w:val="00D82874"/>
    <w:rsid w:val="00D82AC4"/>
    <w:rsid w:val="00D836A6"/>
    <w:rsid w:val="00D83873"/>
    <w:rsid w:val="00D83A0B"/>
    <w:rsid w:val="00D8464F"/>
    <w:rsid w:val="00D85729"/>
    <w:rsid w:val="00D86279"/>
    <w:rsid w:val="00D864F9"/>
    <w:rsid w:val="00D8668E"/>
    <w:rsid w:val="00D8715C"/>
    <w:rsid w:val="00D871FF"/>
    <w:rsid w:val="00D87482"/>
    <w:rsid w:val="00D87F4C"/>
    <w:rsid w:val="00D901DA"/>
    <w:rsid w:val="00D9179F"/>
    <w:rsid w:val="00D924A1"/>
    <w:rsid w:val="00D9263E"/>
    <w:rsid w:val="00D9287D"/>
    <w:rsid w:val="00D92B60"/>
    <w:rsid w:val="00D93437"/>
    <w:rsid w:val="00D9352F"/>
    <w:rsid w:val="00D93E16"/>
    <w:rsid w:val="00D9494D"/>
    <w:rsid w:val="00D94A6B"/>
    <w:rsid w:val="00D951DC"/>
    <w:rsid w:val="00D95EA6"/>
    <w:rsid w:val="00D971E0"/>
    <w:rsid w:val="00D974C6"/>
    <w:rsid w:val="00D97651"/>
    <w:rsid w:val="00D97C67"/>
    <w:rsid w:val="00D97CD0"/>
    <w:rsid w:val="00D97D17"/>
    <w:rsid w:val="00D97EDA"/>
    <w:rsid w:val="00D97F7F"/>
    <w:rsid w:val="00DA0DE9"/>
    <w:rsid w:val="00DA17DE"/>
    <w:rsid w:val="00DA1A69"/>
    <w:rsid w:val="00DA1B3C"/>
    <w:rsid w:val="00DA1DEB"/>
    <w:rsid w:val="00DA2183"/>
    <w:rsid w:val="00DA32EA"/>
    <w:rsid w:val="00DA36F3"/>
    <w:rsid w:val="00DA448F"/>
    <w:rsid w:val="00DA4EF3"/>
    <w:rsid w:val="00DA5288"/>
    <w:rsid w:val="00DA541D"/>
    <w:rsid w:val="00DA5723"/>
    <w:rsid w:val="00DA5AEB"/>
    <w:rsid w:val="00DA6288"/>
    <w:rsid w:val="00DA6333"/>
    <w:rsid w:val="00DA6B1E"/>
    <w:rsid w:val="00DA709E"/>
    <w:rsid w:val="00DA7697"/>
    <w:rsid w:val="00DA7EE0"/>
    <w:rsid w:val="00DB041C"/>
    <w:rsid w:val="00DB0B3F"/>
    <w:rsid w:val="00DB0E58"/>
    <w:rsid w:val="00DB13CC"/>
    <w:rsid w:val="00DB1D6A"/>
    <w:rsid w:val="00DB1E32"/>
    <w:rsid w:val="00DB1F31"/>
    <w:rsid w:val="00DB20F4"/>
    <w:rsid w:val="00DB221E"/>
    <w:rsid w:val="00DB3A17"/>
    <w:rsid w:val="00DB3F8B"/>
    <w:rsid w:val="00DB42B8"/>
    <w:rsid w:val="00DB467D"/>
    <w:rsid w:val="00DB4CB2"/>
    <w:rsid w:val="00DB4DF8"/>
    <w:rsid w:val="00DB5AE1"/>
    <w:rsid w:val="00DB6387"/>
    <w:rsid w:val="00DB6543"/>
    <w:rsid w:val="00DB66FF"/>
    <w:rsid w:val="00DB67F8"/>
    <w:rsid w:val="00DB7335"/>
    <w:rsid w:val="00DB735D"/>
    <w:rsid w:val="00DC029C"/>
    <w:rsid w:val="00DC0976"/>
    <w:rsid w:val="00DC0AD6"/>
    <w:rsid w:val="00DC0BB4"/>
    <w:rsid w:val="00DC20A0"/>
    <w:rsid w:val="00DC28E6"/>
    <w:rsid w:val="00DC30B6"/>
    <w:rsid w:val="00DC3393"/>
    <w:rsid w:val="00DC37A5"/>
    <w:rsid w:val="00DC3CE2"/>
    <w:rsid w:val="00DC47B1"/>
    <w:rsid w:val="00DC5074"/>
    <w:rsid w:val="00DC56B9"/>
    <w:rsid w:val="00DC6C59"/>
    <w:rsid w:val="00DC7AD3"/>
    <w:rsid w:val="00DD00DE"/>
    <w:rsid w:val="00DD0625"/>
    <w:rsid w:val="00DD0AB5"/>
    <w:rsid w:val="00DD0DD4"/>
    <w:rsid w:val="00DD16C3"/>
    <w:rsid w:val="00DD1793"/>
    <w:rsid w:val="00DD2785"/>
    <w:rsid w:val="00DD2A4A"/>
    <w:rsid w:val="00DD3624"/>
    <w:rsid w:val="00DD3CAB"/>
    <w:rsid w:val="00DD3EE0"/>
    <w:rsid w:val="00DD4AF6"/>
    <w:rsid w:val="00DD5367"/>
    <w:rsid w:val="00DD5A2F"/>
    <w:rsid w:val="00DD5C88"/>
    <w:rsid w:val="00DD673F"/>
    <w:rsid w:val="00DD677F"/>
    <w:rsid w:val="00DD70B5"/>
    <w:rsid w:val="00DD7189"/>
    <w:rsid w:val="00DD7411"/>
    <w:rsid w:val="00DD7E35"/>
    <w:rsid w:val="00DE0B59"/>
    <w:rsid w:val="00DE120D"/>
    <w:rsid w:val="00DE18E3"/>
    <w:rsid w:val="00DE1A97"/>
    <w:rsid w:val="00DE2225"/>
    <w:rsid w:val="00DE2278"/>
    <w:rsid w:val="00DE248D"/>
    <w:rsid w:val="00DE2797"/>
    <w:rsid w:val="00DE2997"/>
    <w:rsid w:val="00DE311E"/>
    <w:rsid w:val="00DE43A9"/>
    <w:rsid w:val="00DE48CE"/>
    <w:rsid w:val="00DE4E32"/>
    <w:rsid w:val="00DE530B"/>
    <w:rsid w:val="00DE6283"/>
    <w:rsid w:val="00DE6810"/>
    <w:rsid w:val="00DE6C25"/>
    <w:rsid w:val="00DE750B"/>
    <w:rsid w:val="00DE754D"/>
    <w:rsid w:val="00DE7DC9"/>
    <w:rsid w:val="00DE7DCB"/>
    <w:rsid w:val="00DF03B1"/>
    <w:rsid w:val="00DF0F4E"/>
    <w:rsid w:val="00DF10C1"/>
    <w:rsid w:val="00DF17C8"/>
    <w:rsid w:val="00DF1C5D"/>
    <w:rsid w:val="00DF1D4D"/>
    <w:rsid w:val="00DF20BD"/>
    <w:rsid w:val="00DF270A"/>
    <w:rsid w:val="00DF3158"/>
    <w:rsid w:val="00DF4BF2"/>
    <w:rsid w:val="00DF5629"/>
    <w:rsid w:val="00DF57D0"/>
    <w:rsid w:val="00DF5B00"/>
    <w:rsid w:val="00DF5C02"/>
    <w:rsid w:val="00DF6412"/>
    <w:rsid w:val="00DF69AD"/>
    <w:rsid w:val="00DF6F04"/>
    <w:rsid w:val="00DF76D4"/>
    <w:rsid w:val="00DF7B39"/>
    <w:rsid w:val="00E0062D"/>
    <w:rsid w:val="00E00ED7"/>
    <w:rsid w:val="00E012D5"/>
    <w:rsid w:val="00E01F3B"/>
    <w:rsid w:val="00E025E1"/>
    <w:rsid w:val="00E02C7D"/>
    <w:rsid w:val="00E0310E"/>
    <w:rsid w:val="00E033CD"/>
    <w:rsid w:val="00E0362F"/>
    <w:rsid w:val="00E03C52"/>
    <w:rsid w:val="00E03CA7"/>
    <w:rsid w:val="00E040CA"/>
    <w:rsid w:val="00E04215"/>
    <w:rsid w:val="00E0433C"/>
    <w:rsid w:val="00E04B6B"/>
    <w:rsid w:val="00E04F41"/>
    <w:rsid w:val="00E05159"/>
    <w:rsid w:val="00E054C3"/>
    <w:rsid w:val="00E05637"/>
    <w:rsid w:val="00E065FF"/>
    <w:rsid w:val="00E06E20"/>
    <w:rsid w:val="00E0701F"/>
    <w:rsid w:val="00E07197"/>
    <w:rsid w:val="00E07343"/>
    <w:rsid w:val="00E079A3"/>
    <w:rsid w:val="00E07B55"/>
    <w:rsid w:val="00E10475"/>
    <w:rsid w:val="00E105C8"/>
    <w:rsid w:val="00E11AD6"/>
    <w:rsid w:val="00E11DBD"/>
    <w:rsid w:val="00E122AD"/>
    <w:rsid w:val="00E123D4"/>
    <w:rsid w:val="00E132A6"/>
    <w:rsid w:val="00E13846"/>
    <w:rsid w:val="00E1397F"/>
    <w:rsid w:val="00E139EE"/>
    <w:rsid w:val="00E146D4"/>
    <w:rsid w:val="00E14AB1"/>
    <w:rsid w:val="00E14B45"/>
    <w:rsid w:val="00E155A3"/>
    <w:rsid w:val="00E158B1"/>
    <w:rsid w:val="00E15E9B"/>
    <w:rsid w:val="00E16183"/>
    <w:rsid w:val="00E16BAF"/>
    <w:rsid w:val="00E17364"/>
    <w:rsid w:val="00E177B3"/>
    <w:rsid w:val="00E177C6"/>
    <w:rsid w:val="00E17BAF"/>
    <w:rsid w:val="00E17EA9"/>
    <w:rsid w:val="00E2050F"/>
    <w:rsid w:val="00E21316"/>
    <w:rsid w:val="00E21380"/>
    <w:rsid w:val="00E21882"/>
    <w:rsid w:val="00E22CD3"/>
    <w:rsid w:val="00E232CA"/>
    <w:rsid w:val="00E23506"/>
    <w:rsid w:val="00E2438F"/>
    <w:rsid w:val="00E244C8"/>
    <w:rsid w:val="00E24932"/>
    <w:rsid w:val="00E2533C"/>
    <w:rsid w:val="00E25DC4"/>
    <w:rsid w:val="00E26417"/>
    <w:rsid w:val="00E26A63"/>
    <w:rsid w:val="00E26F9A"/>
    <w:rsid w:val="00E2781C"/>
    <w:rsid w:val="00E300BE"/>
    <w:rsid w:val="00E30CF7"/>
    <w:rsid w:val="00E3109A"/>
    <w:rsid w:val="00E32B16"/>
    <w:rsid w:val="00E32BE4"/>
    <w:rsid w:val="00E3367F"/>
    <w:rsid w:val="00E33CC8"/>
    <w:rsid w:val="00E33DE4"/>
    <w:rsid w:val="00E344AF"/>
    <w:rsid w:val="00E34875"/>
    <w:rsid w:val="00E34FC6"/>
    <w:rsid w:val="00E36463"/>
    <w:rsid w:val="00E368C1"/>
    <w:rsid w:val="00E36BB2"/>
    <w:rsid w:val="00E37293"/>
    <w:rsid w:val="00E374A4"/>
    <w:rsid w:val="00E37E80"/>
    <w:rsid w:val="00E37EE4"/>
    <w:rsid w:val="00E37FEE"/>
    <w:rsid w:val="00E4020D"/>
    <w:rsid w:val="00E40784"/>
    <w:rsid w:val="00E4137A"/>
    <w:rsid w:val="00E4140F"/>
    <w:rsid w:val="00E4190F"/>
    <w:rsid w:val="00E424C3"/>
    <w:rsid w:val="00E429F5"/>
    <w:rsid w:val="00E42CEF"/>
    <w:rsid w:val="00E4341B"/>
    <w:rsid w:val="00E43C96"/>
    <w:rsid w:val="00E45477"/>
    <w:rsid w:val="00E458F9"/>
    <w:rsid w:val="00E45B94"/>
    <w:rsid w:val="00E47DB9"/>
    <w:rsid w:val="00E500BC"/>
    <w:rsid w:val="00E50582"/>
    <w:rsid w:val="00E505E8"/>
    <w:rsid w:val="00E51595"/>
    <w:rsid w:val="00E51C12"/>
    <w:rsid w:val="00E51D49"/>
    <w:rsid w:val="00E526A1"/>
    <w:rsid w:val="00E5278C"/>
    <w:rsid w:val="00E52AB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57FC1"/>
    <w:rsid w:val="00E600CB"/>
    <w:rsid w:val="00E60869"/>
    <w:rsid w:val="00E60BD6"/>
    <w:rsid w:val="00E61B3B"/>
    <w:rsid w:val="00E635BD"/>
    <w:rsid w:val="00E63C4A"/>
    <w:rsid w:val="00E656AD"/>
    <w:rsid w:val="00E656D7"/>
    <w:rsid w:val="00E6687E"/>
    <w:rsid w:val="00E67493"/>
    <w:rsid w:val="00E677DF"/>
    <w:rsid w:val="00E6789F"/>
    <w:rsid w:val="00E67CD2"/>
    <w:rsid w:val="00E70030"/>
    <w:rsid w:val="00E7105F"/>
    <w:rsid w:val="00E715C4"/>
    <w:rsid w:val="00E71E31"/>
    <w:rsid w:val="00E71F42"/>
    <w:rsid w:val="00E72504"/>
    <w:rsid w:val="00E7298F"/>
    <w:rsid w:val="00E7312C"/>
    <w:rsid w:val="00E73A60"/>
    <w:rsid w:val="00E73DE6"/>
    <w:rsid w:val="00E73E04"/>
    <w:rsid w:val="00E741BB"/>
    <w:rsid w:val="00E741FB"/>
    <w:rsid w:val="00E756B1"/>
    <w:rsid w:val="00E770FA"/>
    <w:rsid w:val="00E778A1"/>
    <w:rsid w:val="00E805A2"/>
    <w:rsid w:val="00E809A2"/>
    <w:rsid w:val="00E80CD2"/>
    <w:rsid w:val="00E811C8"/>
    <w:rsid w:val="00E816B7"/>
    <w:rsid w:val="00E8187C"/>
    <w:rsid w:val="00E81E0C"/>
    <w:rsid w:val="00E8200A"/>
    <w:rsid w:val="00E821EE"/>
    <w:rsid w:val="00E823B2"/>
    <w:rsid w:val="00E827F9"/>
    <w:rsid w:val="00E82C0C"/>
    <w:rsid w:val="00E8323B"/>
    <w:rsid w:val="00E83244"/>
    <w:rsid w:val="00E836BB"/>
    <w:rsid w:val="00E83835"/>
    <w:rsid w:val="00E838BD"/>
    <w:rsid w:val="00E83A1F"/>
    <w:rsid w:val="00E840AA"/>
    <w:rsid w:val="00E85535"/>
    <w:rsid w:val="00E8592C"/>
    <w:rsid w:val="00E85C2C"/>
    <w:rsid w:val="00E8726E"/>
    <w:rsid w:val="00E87E84"/>
    <w:rsid w:val="00E90329"/>
    <w:rsid w:val="00E90B7E"/>
    <w:rsid w:val="00E90E2E"/>
    <w:rsid w:val="00E91836"/>
    <w:rsid w:val="00E92399"/>
    <w:rsid w:val="00E925D0"/>
    <w:rsid w:val="00E92864"/>
    <w:rsid w:val="00E92B4E"/>
    <w:rsid w:val="00E92D74"/>
    <w:rsid w:val="00E932D7"/>
    <w:rsid w:val="00E941FD"/>
    <w:rsid w:val="00E94A63"/>
    <w:rsid w:val="00E94A98"/>
    <w:rsid w:val="00E951E9"/>
    <w:rsid w:val="00E95746"/>
    <w:rsid w:val="00E9672A"/>
    <w:rsid w:val="00E973A2"/>
    <w:rsid w:val="00E975C0"/>
    <w:rsid w:val="00EA09D6"/>
    <w:rsid w:val="00EA1975"/>
    <w:rsid w:val="00EA1BA4"/>
    <w:rsid w:val="00EA2AED"/>
    <w:rsid w:val="00EA2C07"/>
    <w:rsid w:val="00EA3697"/>
    <w:rsid w:val="00EA3A9A"/>
    <w:rsid w:val="00EA3D96"/>
    <w:rsid w:val="00EA44B6"/>
    <w:rsid w:val="00EA4E21"/>
    <w:rsid w:val="00EA5FA4"/>
    <w:rsid w:val="00EA6169"/>
    <w:rsid w:val="00EA6FDD"/>
    <w:rsid w:val="00EB029D"/>
    <w:rsid w:val="00EB055F"/>
    <w:rsid w:val="00EB0635"/>
    <w:rsid w:val="00EB12D3"/>
    <w:rsid w:val="00EB1FFA"/>
    <w:rsid w:val="00EB37C7"/>
    <w:rsid w:val="00EB3A34"/>
    <w:rsid w:val="00EB4006"/>
    <w:rsid w:val="00EB47BF"/>
    <w:rsid w:val="00EB561B"/>
    <w:rsid w:val="00EB5701"/>
    <w:rsid w:val="00EB5B5A"/>
    <w:rsid w:val="00EB65B4"/>
    <w:rsid w:val="00EB6D00"/>
    <w:rsid w:val="00EB73D0"/>
    <w:rsid w:val="00EB78E1"/>
    <w:rsid w:val="00EB7BBE"/>
    <w:rsid w:val="00EC0915"/>
    <w:rsid w:val="00EC0C10"/>
    <w:rsid w:val="00EC0FF7"/>
    <w:rsid w:val="00EC184D"/>
    <w:rsid w:val="00EC1DA7"/>
    <w:rsid w:val="00EC2140"/>
    <w:rsid w:val="00EC23BC"/>
    <w:rsid w:val="00EC2707"/>
    <w:rsid w:val="00EC2A22"/>
    <w:rsid w:val="00EC2BFC"/>
    <w:rsid w:val="00EC37DD"/>
    <w:rsid w:val="00EC417F"/>
    <w:rsid w:val="00EC4560"/>
    <w:rsid w:val="00EC4717"/>
    <w:rsid w:val="00EC4ACB"/>
    <w:rsid w:val="00EC4B77"/>
    <w:rsid w:val="00EC4F10"/>
    <w:rsid w:val="00EC60E9"/>
    <w:rsid w:val="00EC6978"/>
    <w:rsid w:val="00EC7146"/>
    <w:rsid w:val="00EC798D"/>
    <w:rsid w:val="00ED0344"/>
    <w:rsid w:val="00ED14CA"/>
    <w:rsid w:val="00ED2C8C"/>
    <w:rsid w:val="00ED33C5"/>
    <w:rsid w:val="00ED34E9"/>
    <w:rsid w:val="00ED39A5"/>
    <w:rsid w:val="00ED3C2D"/>
    <w:rsid w:val="00ED3EFC"/>
    <w:rsid w:val="00ED3FAC"/>
    <w:rsid w:val="00ED43C1"/>
    <w:rsid w:val="00ED4A0F"/>
    <w:rsid w:val="00ED5800"/>
    <w:rsid w:val="00ED620E"/>
    <w:rsid w:val="00ED66FA"/>
    <w:rsid w:val="00ED6955"/>
    <w:rsid w:val="00ED69CD"/>
    <w:rsid w:val="00ED7340"/>
    <w:rsid w:val="00ED7742"/>
    <w:rsid w:val="00ED79E1"/>
    <w:rsid w:val="00ED7C90"/>
    <w:rsid w:val="00EE0805"/>
    <w:rsid w:val="00EE08F7"/>
    <w:rsid w:val="00EE17FA"/>
    <w:rsid w:val="00EE2A3A"/>
    <w:rsid w:val="00EE2CCA"/>
    <w:rsid w:val="00EE2D04"/>
    <w:rsid w:val="00EE2F5F"/>
    <w:rsid w:val="00EE32A9"/>
    <w:rsid w:val="00EE3C9D"/>
    <w:rsid w:val="00EE3FDF"/>
    <w:rsid w:val="00EE410A"/>
    <w:rsid w:val="00EE487A"/>
    <w:rsid w:val="00EE4D5C"/>
    <w:rsid w:val="00EE4D66"/>
    <w:rsid w:val="00EE51FE"/>
    <w:rsid w:val="00EE56AB"/>
    <w:rsid w:val="00EE627E"/>
    <w:rsid w:val="00EE69CC"/>
    <w:rsid w:val="00EE6CEA"/>
    <w:rsid w:val="00EE6E28"/>
    <w:rsid w:val="00EE7053"/>
    <w:rsid w:val="00EE756D"/>
    <w:rsid w:val="00EE7751"/>
    <w:rsid w:val="00EE7B66"/>
    <w:rsid w:val="00EF134E"/>
    <w:rsid w:val="00EF1567"/>
    <w:rsid w:val="00EF15A2"/>
    <w:rsid w:val="00EF2064"/>
    <w:rsid w:val="00EF2344"/>
    <w:rsid w:val="00EF2F48"/>
    <w:rsid w:val="00EF32D2"/>
    <w:rsid w:val="00EF3331"/>
    <w:rsid w:val="00EF4290"/>
    <w:rsid w:val="00EF48AD"/>
    <w:rsid w:val="00EF5022"/>
    <w:rsid w:val="00EF513F"/>
    <w:rsid w:val="00EF554E"/>
    <w:rsid w:val="00EF630C"/>
    <w:rsid w:val="00EF72D7"/>
    <w:rsid w:val="00EF78FC"/>
    <w:rsid w:val="00EF7FD4"/>
    <w:rsid w:val="00F00195"/>
    <w:rsid w:val="00F00196"/>
    <w:rsid w:val="00F0043D"/>
    <w:rsid w:val="00F027E6"/>
    <w:rsid w:val="00F02A7D"/>
    <w:rsid w:val="00F04E1A"/>
    <w:rsid w:val="00F04EEC"/>
    <w:rsid w:val="00F052A4"/>
    <w:rsid w:val="00F07400"/>
    <w:rsid w:val="00F07DB6"/>
    <w:rsid w:val="00F10143"/>
    <w:rsid w:val="00F102DE"/>
    <w:rsid w:val="00F10CED"/>
    <w:rsid w:val="00F10D58"/>
    <w:rsid w:val="00F11552"/>
    <w:rsid w:val="00F11602"/>
    <w:rsid w:val="00F11B28"/>
    <w:rsid w:val="00F11CEC"/>
    <w:rsid w:val="00F12D68"/>
    <w:rsid w:val="00F13C26"/>
    <w:rsid w:val="00F1431C"/>
    <w:rsid w:val="00F1444F"/>
    <w:rsid w:val="00F14B78"/>
    <w:rsid w:val="00F14C9C"/>
    <w:rsid w:val="00F15969"/>
    <w:rsid w:val="00F15D9F"/>
    <w:rsid w:val="00F16CE5"/>
    <w:rsid w:val="00F2127D"/>
    <w:rsid w:val="00F2142F"/>
    <w:rsid w:val="00F215F5"/>
    <w:rsid w:val="00F215F6"/>
    <w:rsid w:val="00F22388"/>
    <w:rsid w:val="00F2239F"/>
    <w:rsid w:val="00F229EB"/>
    <w:rsid w:val="00F22DFA"/>
    <w:rsid w:val="00F24251"/>
    <w:rsid w:val="00F242F1"/>
    <w:rsid w:val="00F24370"/>
    <w:rsid w:val="00F24799"/>
    <w:rsid w:val="00F255D2"/>
    <w:rsid w:val="00F25A75"/>
    <w:rsid w:val="00F25C47"/>
    <w:rsid w:val="00F25D39"/>
    <w:rsid w:val="00F26F32"/>
    <w:rsid w:val="00F27B5D"/>
    <w:rsid w:val="00F27ECC"/>
    <w:rsid w:val="00F27F6E"/>
    <w:rsid w:val="00F308BC"/>
    <w:rsid w:val="00F31359"/>
    <w:rsid w:val="00F31B2C"/>
    <w:rsid w:val="00F3245A"/>
    <w:rsid w:val="00F32579"/>
    <w:rsid w:val="00F331BE"/>
    <w:rsid w:val="00F33D0B"/>
    <w:rsid w:val="00F340CF"/>
    <w:rsid w:val="00F34569"/>
    <w:rsid w:val="00F3530E"/>
    <w:rsid w:val="00F37746"/>
    <w:rsid w:val="00F377F1"/>
    <w:rsid w:val="00F37B02"/>
    <w:rsid w:val="00F37B28"/>
    <w:rsid w:val="00F403E3"/>
    <w:rsid w:val="00F4141E"/>
    <w:rsid w:val="00F431C6"/>
    <w:rsid w:val="00F43272"/>
    <w:rsid w:val="00F43636"/>
    <w:rsid w:val="00F43974"/>
    <w:rsid w:val="00F44140"/>
    <w:rsid w:val="00F44225"/>
    <w:rsid w:val="00F44BAD"/>
    <w:rsid w:val="00F451B1"/>
    <w:rsid w:val="00F45287"/>
    <w:rsid w:val="00F45FDB"/>
    <w:rsid w:val="00F469AA"/>
    <w:rsid w:val="00F46AB0"/>
    <w:rsid w:val="00F50090"/>
    <w:rsid w:val="00F50A05"/>
    <w:rsid w:val="00F50E2F"/>
    <w:rsid w:val="00F5192E"/>
    <w:rsid w:val="00F51A7D"/>
    <w:rsid w:val="00F51FB3"/>
    <w:rsid w:val="00F51FD1"/>
    <w:rsid w:val="00F5318A"/>
    <w:rsid w:val="00F5418F"/>
    <w:rsid w:val="00F54CC8"/>
    <w:rsid w:val="00F5514E"/>
    <w:rsid w:val="00F5523A"/>
    <w:rsid w:val="00F55EEF"/>
    <w:rsid w:val="00F562FE"/>
    <w:rsid w:val="00F567BA"/>
    <w:rsid w:val="00F570E0"/>
    <w:rsid w:val="00F5731D"/>
    <w:rsid w:val="00F5751E"/>
    <w:rsid w:val="00F57978"/>
    <w:rsid w:val="00F57D23"/>
    <w:rsid w:val="00F6012A"/>
    <w:rsid w:val="00F609F7"/>
    <w:rsid w:val="00F60CFE"/>
    <w:rsid w:val="00F61571"/>
    <w:rsid w:val="00F61FF4"/>
    <w:rsid w:val="00F6224C"/>
    <w:rsid w:val="00F626ED"/>
    <w:rsid w:val="00F628D1"/>
    <w:rsid w:val="00F62AFE"/>
    <w:rsid w:val="00F63842"/>
    <w:rsid w:val="00F63E7B"/>
    <w:rsid w:val="00F65EA2"/>
    <w:rsid w:val="00F662BB"/>
    <w:rsid w:val="00F6674C"/>
    <w:rsid w:val="00F66A55"/>
    <w:rsid w:val="00F6720D"/>
    <w:rsid w:val="00F6779C"/>
    <w:rsid w:val="00F679CD"/>
    <w:rsid w:val="00F67D76"/>
    <w:rsid w:val="00F70883"/>
    <w:rsid w:val="00F70987"/>
    <w:rsid w:val="00F70B17"/>
    <w:rsid w:val="00F70B65"/>
    <w:rsid w:val="00F70F0D"/>
    <w:rsid w:val="00F713A4"/>
    <w:rsid w:val="00F71B44"/>
    <w:rsid w:val="00F728B1"/>
    <w:rsid w:val="00F72CCF"/>
    <w:rsid w:val="00F7370E"/>
    <w:rsid w:val="00F73F63"/>
    <w:rsid w:val="00F73FF8"/>
    <w:rsid w:val="00F7454E"/>
    <w:rsid w:val="00F74FA0"/>
    <w:rsid w:val="00F75AC5"/>
    <w:rsid w:val="00F75F39"/>
    <w:rsid w:val="00F765F6"/>
    <w:rsid w:val="00F77992"/>
    <w:rsid w:val="00F80236"/>
    <w:rsid w:val="00F802BE"/>
    <w:rsid w:val="00F80819"/>
    <w:rsid w:val="00F80F22"/>
    <w:rsid w:val="00F8143D"/>
    <w:rsid w:val="00F81634"/>
    <w:rsid w:val="00F81A5A"/>
    <w:rsid w:val="00F81C5B"/>
    <w:rsid w:val="00F823EE"/>
    <w:rsid w:val="00F824A4"/>
    <w:rsid w:val="00F8304E"/>
    <w:rsid w:val="00F83AEE"/>
    <w:rsid w:val="00F83D22"/>
    <w:rsid w:val="00F842F8"/>
    <w:rsid w:val="00F848BB"/>
    <w:rsid w:val="00F8499B"/>
    <w:rsid w:val="00F84B62"/>
    <w:rsid w:val="00F84C88"/>
    <w:rsid w:val="00F858F9"/>
    <w:rsid w:val="00F85A5B"/>
    <w:rsid w:val="00F85CE4"/>
    <w:rsid w:val="00F867D7"/>
    <w:rsid w:val="00F870A1"/>
    <w:rsid w:val="00F87384"/>
    <w:rsid w:val="00F87538"/>
    <w:rsid w:val="00F879A1"/>
    <w:rsid w:val="00F900C6"/>
    <w:rsid w:val="00F907BB"/>
    <w:rsid w:val="00F9098B"/>
    <w:rsid w:val="00F92142"/>
    <w:rsid w:val="00F93737"/>
    <w:rsid w:val="00F94707"/>
    <w:rsid w:val="00F96912"/>
    <w:rsid w:val="00F974D6"/>
    <w:rsid w:val="00F97FB3"/>
    <w:rsid w:val="00FA0012"/>
    <w:rsid w:val="00FA0220"/>
    <w:rsid w:val="00FA042D"/>
    <w:rsid w:val="00FA053C"/>
    <w:rsid w:val="00FA0FFB"/>
    <w:rsid w:val="00FA1A49"/>
    <w:rsid w:val="00FA2207"/>
    <w:rsid w:val="00FA2422"/>
    <w:rsid w:val="00FA2ADD"/>
    <w:rsid w:val="00FA2B3F"/>
    <w:rsid w:val="00FA3665"/>
    <w:rsid w:val="00FA47CC"/>
    <w:rsid w:val="00FA4925"/>
    <w:rsid w:val="00FA4CD2"/>
    <w:rsid w:val="00FA5E8C"/>
    <w:rsid w:val="00FA6042"/>
    <w:rsid w:val="00FA6496"/>
    <w:rsid w:val="00FA66C3"/>
    <w:rsid w:val="00FA7814"/>
    <w:rsid w:val="00FA7A6B"/>
    <w:rsid w:val="00FA7FB1"/>
    <w:rsid w:val="00FB04BF"/>
    <w:rsid w:val="00FB27F6"/>
    <w:rsid w:val="00FB3C63"/>
    <w:rsid w:val="00FB3DE4"/>
    <w:rsid w:val="00FB4C11"/>
    <w:rsid w:val="00FB53FA"/>
    <w:rsid w:val="00FB58BE"/>
    <w:rsid w:val="00FB5A9F"/>
    <w:rsid w:val="00FB64E1"/>
    <w:rsid w:val="00FB6CC8"/>
    <w:rsid w:val="00FB7173"/>
    <w:rsid w:val="00FB72A6"/>
    <w:rsid w:val="00FB73B0"/>
    <w:rsid w:val="00FB7A38"/>
    <w:rsid w:val="00FB7AA2"/>
    <w:rsid w:val="00FC07DF"/>
    <w:rsid w:val="00FC0854"/>
    <w:rsid w:val="00FC1066"/>
    <w:rsid w:val="00FC2468"/>
    <w:rsid w:val="00FC263B"/>
    <w:rsid w:val="00FC3BAC"/>
    <w:rsid w:val="00FC42A7"/>
    <w:rsid w:val="00FC4708"/>
    <w:rsid w:val="00FC4800"/>
    <w:rsid w:val="00FC4929"/>
    <w:rsid w:val="00FC4B72"/>
    <w:rsid w:val="00FC4E11"/>
    <w:rsid w:val="00FC52FA"/>
    <w:rsid w:val="00FC5692"/>
    <w:rsid w:val="00FC5A0C"/>
    <w:rsid w:val="00FC6048"/>
    <w:rsid w:val="00FC69E6"/>
    <w:rsid w:val="00FC6FA0"/>
    <w:rsid w:val="00FC700D"/>
    <w:rsid w:val="00FC7555"/>
    <w:rsid w:val="00FC7E06"/>
    <w:rsid w:val="00FD00B2"/>
    <w:rsid w:val="00FD086F"/>
    <w:rsid w:val="00FD087F"/>
    <w:rsid w:val="00FD19BC"/>
    <w:rsid w:val="00FD1EE3"/>
    <w:rsid w:val="00FD2076"/>
    <w:rsid w:val="00FD2560"/>
    <w:rsid w:val="00FD29A3"/>
    <w:rsid w:val="00FD2F19"/>
    <w:rsid w:val="00FD31F5"/>
    <w:rsid w:val="00FD4172"/>
    <w:rsid w:val="00FD5143"/>
    <w:rsid w:val="00FD62CE"/>
    <w:rsid w:val="00FD6380"/>
    <w:rsid w:val="00FD6B8D"/>
    <w:rsid w:val="00FD7988"/>
    <w:rsid w:val="00FE0141"/>
    <w:rsid w:val="00FE09BC"/>
    <w:rsid w:val="00FE100C"/>
    <w:rsid w:val="00FE128B"/>
    <w:rsid w:val="00FE1881"/>
    <w:rsid w:val="00FE1DB0"/>
    <w:rsid w:val="00FE228C"/>
    <w:rsid w:val="00FE2346"/>
    <w:rsid w:val="00FE2478"/>
    <w:rsid w:val="00FE2717"/>
    <w:rsid w:val="00FE2B86"/>
    <w:rsid w:val="00FE46BF"/>
    <w:rsid w:val="00FE4DA8"/>
    <w:rsid w:val="00FE508A"/>
    <w:rsid w:val="00FE5269"/>
    <w:rsid w:val="00FE5564"/>
    <w:rsid w:val="00FE65D0"/>
    <w:rsid w:val="00FE6A40"/>
    <w:rsid w:val="00FE7378"/>
    <w:rsid w:val="00FE792A"/>
    <w:rsid w:val="00FE7D47"/>
    <w:rsid w:val="00FF0418"/>
    <w:rsid w:val="00FF0598"/>
    <w:rsid w:val="00FF06C7"/>
    <w:rsid w:val="00FF163D"/>
    <w:rsid w:val="00FF202A"/>
    <w:rsid w:val="00FF2551"/>
    <w:rsid w:val="00FF3947"/>
    <w:rsid w:val="00FF40F4"/>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 w:type="paragraph" w:customStyle="1" w:styleId="Default">
    <w:name w:val="Default"/>
    <w:rsid w:val="00D663F3"/>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9498">
      <w:bodyDiv w:val="1"/>
      <w:marLeft w:val="0"/>
      <w:marRight w:val="0"/>
      <w:marTop w:val="0"/>
      <w:marBottom w:val="0"/>
      <w:divBdr>
        <w:top w:val="none" w:sz="0" w:space="0" w:color="auto"/>
        <w:left w:val="none" w:sz="0" w:space="0" w:color="auto"/>
        <w:bottom w:val="none" w:sz="0" w:space="0" w:color="auto"/>
        <w:right w:val="none" w:sz="0" w:space="0" w:color="auto"/>
      </w:divBdr>
    </w:div>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144323534">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482502509">
      <w:bodyDiv w:val="1"/>
      <w:marLeft w:val="0"/>
      <w:marRight w:val="0"/>
      <w:marTop w:val="0"/>
      <w:marBottom w:val="0"/>
      <w:divBdr>
        <w:top w:val="none" w:sz="0" w:space="0" w:color="auto"/>
        <w:left w:val="none" w:sz="0" w:space="0" w:color="auto"/>
        <w:bottom w:val="none" w:sz="0" w:space="0" w:color="auto"/>
        <w:right w:val="none" w:sz="0" w:space="0" w:color="auto"/>
      </w:divBdr>
    </w:div>
    <w:div w:id="677541159">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963388958">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496452849">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677925561">
      <w:bodyDiv w:val="1"/>
      <w:marLeft w:val="0"/>
      <w:marRight w:val="0"/>
      <w:marTop w:val="0"/>
      <w:marBottom w:val="0"/>
      <w:divBdr>
        <w:top w:val="none" w:sz="0" w:space="0" w:color="auto"/>
        <w:left w:val="none" w:sz="0" w:space="0" w:color="auto"/>
        <w:bottom w:val="none" w:sz="0" w:space="0" w:color="auto"/>
        <w:right w:val="none" w:sz="0" w:space="0" w:color="auto"/>
      </w:divBdr>
      <w:divsChild>
        <w:div w:id="2086299828">
          <w:marLeft w:val="0"/>
          <w:marRight w:val="0"/>
          <w:marTop w:val="0"/>
          <w:marBottom w:val="0"/>
          <w:divBdr>
            <w:top w:val="none" w:sz="0" w:space="0" w:color="auto"/>
            <w:left w:val="none" w:sz="0" w:space="0" w:color="auto"/>
            <w:bottom w:val="none" w:sz="0" w:space="0" w:color="auto"/>
            <w:right w:val="none" w:sz="0" w:space="0" w:color="auto"/>
          </w:divBdr>
          <w:divsChild>
            <w:div w:id="547258053">
              <w:marLeft w:val="0"/>
              <w:marRight w:val="0"/>
              <w:marTop w:val="0"/>
              <w:marBottom w:val="0"/>
              <w:divBdr>
                <w:top w:val="none" w:sz="0" w:space="0" w:color="auto"/>
                <w:left w:val="none" w:sz="0" w:space="0" w:color="auto"/>
                <w:bottom w:val="none" w:sz="0" w:space="0" w:color="auto"/>
                <w:right w:val="none" w:sz="0" w:space="0" w:color="auto"/>
              </w:divBdr>
              <w:divsChild>
                <w:div w:id="453065459">
                  <w:marLeft w:val="0"/>
                  <w:marRight w:val="0"/>
                  <w:marTop w:val="0"/>
                  <w:marBottom w:val="0"/>
                  <w:divBdr>
                    <w:top w:val="none" w:sz="0" w:space="0" w:color="auto"/>
                    <w:left w:val="none" w:sz="0" w:space="0" w:color="auto"/>
                    <w:bottom w:val="none" w:sz="0" w:space="0" w:color="auto"/>
                    <w:right w:val="none" w:sz="0" w:space="0" w:color="auto"/>
                  </w:divBdr>
                  <w:divsChild>
                    <w:div w:id="1336689673">
                      <w:marLeft w:val="-15"/>
                      <w:marRight w:val="0"/>
                      <w:marTop w:val="0"/>
                      <w:marBottom w:val="0"/>
                      <w:divBdr>
                        <w:top w:val="none" w:sz="0" w:space="0" w:color="auto"/>
                        <w:left w:val="none" w:sz="0" w:space="0" w:color="auto"/>
                        <w:bottom w:val="none" w:sz="0" w:space="0" w:color="auto"/>
                        <w:right w:val="none" w:sz="0" w:space="0" w:color="auto"/>
                      </w:divBdr>
                      <w:divsChild>
                        <w:div w:id="1424647631">
                          <w:marLeft w:val="0"/>
                          <w:marRight w:val="0"/>
                          <w:marTop w:val="100"/>
                          <w:marBottom w:val="100"/>
                          <w:divBdr>
                            <w:top w:val="none" w:sz="0" w:space="0" w:color="auto"/>
                            <w:left w:val="none" w:sz="0" w:space="0" w:color="auto"/>
                            <w:bottom w:val="none" w:sz="0" w:space="0" w:color="auto"/>
                            <w:right w:val="none" w:sz="0" w:space="0" w:color="auto"/>
                          </w:divBdr>
                          <w:divsChild>
                            <w:div w:id="453135941">
                              <w:marLeft w:val="0"/>
                              <w:marRight w:val="0"/>
                              <w:marTop w:val="0"/>
                              <w:marBottom w:val="0"/>
                              <w:divBdr>
                                <w:top w:val="none" w:sz="0" w:space="0" w:color="auto"/>
                                <w:left w:val="none" w:sz="0" w:space="0" w:color="auto"/>
                                <w:bottom w:val="none" w:sz="0" w:space="0" w:color="auto"/>
                                <w:right w:val="none" w:sz="0" w:space="0" w:color="auto"/>
                              </w:divBdr>
                              <w:divsChild>
                                <w:div w:id="774523746">
                                  <w:marLeft w:val="0"/>
                                  <w:marRight w:val="0"/>
                                  <w:marTop w:val="0"/>
                                  <w:marBottom w:val="0"/>
                                  <w:divBdr>
                                    <w:top w:val="none" w:sz="0" w:space="0" w:color="auto"/>
                                    <w:left w:val="none" w:sz="0" w:space="0" w:color="auto"/>
                                    <w:bottom w:val="none" w:sz="0" w:space="0" w:color="auto"/>
                                    <w:right w:val="none" w:sz="0" w:space="0" w:color="auto"/>
                                  </w:divBdr>
                                  <w:divsChild>
                                    <w:div w:id="783579115">
                                      <w:marLeft w:val="0"/>
                                      <w:marRight w:val="0"/>
                                      <w:marTop w:val="0"/>
                                      <w:marBottom w:val="0"/>
                                      <w:divBdr>
                                        <w:top w:val="none" w:sz="0" w:space="0" w:color="auto"/>
                                        <w:left w:val="none" w:sz="0" w:space="0" w:color="auto"/>
                                        <w:bottom w:val="none" w:sz="0" w:space="0" w:color="auto"/>
                                        <w:right w:val="none" w:sz="0" w:space="0" w:color="auto"/>
                                      </w:divBdr>
                                      <w:divsChild>
                                        <w:div w:id="1480416954">
                                          <w:marLeft w:val="0"/>
                                          <w:marRight w:val="0"/>
                                          <w:marTop w:val="0"/>
                                          <w:marBottom w:val="0"/>
                                          <w:divBdr>
                                            <w:top w:val="none" w:sz="0" w:space="0" w:color="auto"/>
                                            <w:left w:val="none" w:sz="0" w:space="0" w:color="auto"/>
                                            <w:bottom w:val="none" w:sz="0" w:space="0" w:color="auto"/>
                                            <w:right w:val="none" w:sz="0" w:space="0" w:color="auto"/>
                                          </w:divBdr>
                                          <w:divsChild>
                                            <w:div w:id="2123303492">
                                              <w:marLeft w:val="0"/>
                                              <w:marRight w:val="0"/>
                                              <w:marTop w:val="0"/>
                                              <w:marBottom w:val="0"/>
                                              <w:divBdr>
                                                <w:top w:val="none" w:sz="0" w:space="0" w:color="auto"/>
                                                <w:left w:val="none" w:sz="0" w:space="0" w:color="auto"/>
                                                <w:bottom w:val="none" w:sz="0" w:space="0" w:color="auto"/>
                                                <w:right w:val="none" w:sz="0" w:space="0" w:color="auto"/>
                                              </w:divBdr>
                                              <w:divsChild>
                                                <w:div w:id="1616016345">
                                                  <w:marLeft w:val="0"/>
                                                  <w:marRight w:val="0"/>
                                                  <w:marTop w:val="0"/>
                                                  <w:marBottom w:val="0"/>
                                                  <w:divBdr>
                                                    <w:top w:val="single" w:sz="6" w:space="0" w:color="E5E6E9"/>
                                                    <w:left w:val="single" w:sz="6" w:space="0" w:color="DFE0E4"/>
                                                    <w:bottom w:val="single" w:sz="6" w:space="0" w:color="D0D1D5"/>
                                                    <w:right w:val="single" w:sz="6" w:space="0" w:color="DFE0E4"/>
                                                  </w:divBdr>
                                                  <w:divsChild>
                                                    <w:div w:id="11297488">
                                                      <w:marLeft w:val="0"/>
                                                      <w:marRight w:val="0"/>
                                                      <w:marTop w:val="0"/>
                                                      <w:marBottom w:val="0"/>
                                                      <w:divBdr>
                                                        <w:top w:val="none" w:sz="0" w:space="0" w:color="auto"/>
                                                        <w:left w:val="none" w:sz="0" w:space="0" w:color="auto"/>
                                                        <w:bottom w:val="none" w:sz="0" w:space="0" w:color="auto"/>
                                                        <w:right w:val="none" w:sz="0" w:space="0" w:color="auto"/>
                                                      </w:divBdr>
                                                      <w:divsChild>
                                                        <w:div w:id="273445072">
                                                          <w:marLeft w:val="0"/>
                                                          <w:marRight w:val="0"/>
                                                          <w:marTop w:val="0"/>
                                                          <w:marBottom w:val="0"/>
                                                          <w:divBdr>
                                                            <w:top w:val="single" w:sz="6" w:space="0" w:color="E5E6E9"/>
                                                            <w:left w:val="single" w:sz="6" w:space="0" w:color="DFE0E4"/>
                                                            <w:bottom w:val="single" w:sz="6" w:space="0" w:color="D0D1D5"/>
                                                            <w:right w:val="single" w:sz="6" w:space="0" w:color="DFE0E4"/>
                                                          </w:divBdr>
                                                          <w:divsChild>
                                                            <w:div w:id="1693919839">
                                                              <w:marLeft w:val="0"/>
                                                              <w:marRight w:val="0"/>
                                                              <w:marTop w:val="0"/>
                                                              <w:marBottom w:val="0"/>
                                                              <w:divBdr>
                                                                <w:top w:val="none" w:sz="0" w:space="0" w:color="auto"/>
                                                                <w:left w:val="none" w:sz="0" w:space="0" w:color="auto"/>
                                                                <w:bottom w:val="none" w:sz="0" w:space="0" w:color="auto"/>
                                                                <w:right w:val="none" w:sz="0" w:space="0" w:color="auto"/>
                                                              </w:divBdr>
                                                              <w:divsChild>
                                                                <w:div w:id="933588188">
                                                                  <w:marLeft w:val="0"/>
                                                                  <w:marRight w:val="0"/>
                                                                  <w:marTop w:val="0"/>
                                                                  <w:marBottom w:val="0"/>
                                                                  <w:divBdr>
                                                                    <w:top w:val="none" w:sz="0" w:space="0" w:color="auto"/>
                                                                    <w:left w:val="none" w:sz="0" w:space="0" w:color="auto"/>
                                                                    <w:bottom w:val="none" w:sz="0" w:space="0" w:color="auto"/>
                                                                    <w:right w:val="none" w:sz="0" w:space="0" w:color="auto"/>
                                                                  </w:divBdr>
                                                                  <w:divsChild>
                                                                    <w:div w:id="1609433159">
                                                                      <w:marLeft w:val="0"/>
                                                                      <w:marRight w:val="0"/>
                                                                      <w:marTop w:val="0"/>
                                                                      <w:marBottom w:val="0"/>
                                                                      <w:divBdr>
                                                                        <w:top w:val="none" w:sz="0" w:space="0" w:color="auto"/>
                                                                        <w:left w:val="none" w:sz="0" w:space="0" w:color="auto"/>
                                                                        <w:bottom w:val="none" w:sz="0" w:space="0" w:color="auto"/>
                                                                        <w:right w:val="none" w:sz="0" w:space="0" w:color="auto"/>
                                                                      </w:divBdr>
                                                                      <w:divsChild>
                                                                        <w:div w:id="1585528148">
                                                                          <w:marLeft w:val="0"/>
                                                                          <w:marRight w:val="0"/>
                                                                          <w:marTop w:val="0"/>
                                                                          <w:marBottom w:val="0"/>
                                                                          <w:divBdr>
                                                                            <w:top w:val="none" w:sz="0" w:space="0" w:color="auto"/>
                                                                            <w:left w:val="none" w:sz="0" w:space="0" w:color="auto"/>
                                                                            <w:bottom w:val="none" w:sz="0" w:space="0" w:color="auto"/>
                                                                            <w:right w:val="none" w:sz="0" w:space="0" w:color="auto"/>
                                                                          </w:divBdr>
                                                                          <w:divsChild>
                                                                            <w:div w:id="176746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728454136">
      <w:bodyDiv w:val="1"/>
      <w:marLeft w:val="0"/>
      <w:marRight w:val="0"/>
      <w:marTop w:val="0"/>
      <w:marBottom w:val="0"/>
      <w:divBdr>
        <w:top w:val="none" w:sz="0" w:space="0" w:color="auto"/>
        <w:left w:val="none" w:sz="0" w:space="0" w:color="auto"/>
        <w:bottom w:val="none" w:sz="0" w:space="0" w:color="auto"/>
        <w:right w:val="none" w:sz="0" w:space="0" w:color="auto"/>
      </w:divBdr>
      <w:divsChild>
        <w:div w:id="359205317">
          <w:marLeft w:val="0"/>
          <w:marRight w:val="0"/>
          <w:marTop w:val="0"/>
          <w:marBottom w:val="0"/>
          <w:divBdr>
            <w:top w:val="none" w:sz="0" w:space="0" w:color="auto"/>
            <w:left w:val="none" w:sz="0" w:space="0" w:color="auto"/>
            <w:bottom w:val="none" w:sz="0" w:space="0" w:color="auto"/>
            <w:right w:val="none" w:sz="0" w:space="0" w:color="auto"/>
          </w:divBdr>
          <w:divsChild>
            <w:div w:id="1251308639">
              <w:marLeft w:val="0"/>
              <w:marRight w:val="0"/>
              <w:marTop w:val="0"/>
              <w:marBottom w:val="0"/>
              <w:divBdr>
                <w:top w:val="none" w:sz="0" w:space="0" w:color="auto"/>
                <w:left w:val="none" w:sz="0" w:space="0" w:color="auto"/>
                <w:bottom w:val="none" w:sz="0" w:space="0" w:color="auto"/>
                <w:right w:val="none" w:sz="0" w:space="0" w:color="auto"/>
              </w:divBdr>
              <w:divsChild>
                <w:div w:id="975332678">
                  <w:marLeft w:val="0"/>
                  <w:marRight w:val="0"/>
                  <w:marTop w:val="0"/>
                  <w:marBottom w:val="0"/>
                  <w:divBdr>
                    <w:top w:val="none" w:sz="0" w:space="0" w:color="auto"/>
                    <w:left w:val="none" w:sz="0" w:space="0" w:color="auto"/>
                    <w:bottom w:val="none" w:sz="0" w:space="0" w:color="auto"/>
                    <w:right w:val="none" w:sz="0" w:space="0" w:color="auto"/>
                  </w:divBdr>
                  <w:divsChild>
                    <w:div w:id="675695930">
                      <w:marLeft w:val="0"/>
                      <w:marRight w:val="0"/>
                      <w:marTop w:val="0"/>
                      <w:marBottom w:val="0"/>
                      <w:divBdr>
                        <w:top w:val="none" w:sz="0" w:space="0" w:color="auto"/>
                        <w:left w:val="none" w:sz="0" w:space="0" w:color="auto"/>
                        <w:bottom w:val="none" w:sz="0" w:space="0" w:color="auto"/>
                        <w:right w:val="none" w:sz="0" w:space="0" w:color="auto"/>
                      </w:divBdr>
                      <w:divsChild>
                        <w:div w:id="206648581">
                          <w:marLeft w:val="0"/>
                          <w:marRight w:val="0"/>
                          <w:marTop w:val="0"/>
                          <w:marBottom w:val="0"/>
                          <w:divBdr>
                            <w:top w:val="none" w:sz="0" w:space="0" w:color="auto"/>
                            <w:left w:val="none" w:sz="0" w:space="0" w:color="auto"/>
                            <w:bottom w:val="none" w:sz="0" w:space="0" w:color="auto"/>
                            <w:right w:val="none" w:sz="0" w:space="0" w:color="auto"/>
                          </w:divBdr>
                          <w:divsChild>
                            <w:div w:id="1728337009">
                              <w:marLeft w:val="0"/>
                              <w:marRight w:val="0"/>
                              <w:marTop w:val="0"/>
                              <w:marBottom w:val="0"/>
                              <w:divBdr>
                                <w:top w:val="none" w:sz="0" w:space="0" w:color="auto"/>
                                <w:left w:val="none" w:sz="0" w:space="0" w:color="auto"/>
                                <w:bottom w:val="none" w:sz="0" w:space="0" w:color="auto"/>
                                <w:right w:val="none" w:sz="0" w:space="0" w:color="auto"/>
                              </w:divBdr>
                              <w:divsChild>
                                <w:div w:id="26873816">
                                  <w:marLeft w:val="0"/>
                                  <w:marRight w:val="0"/>
                                  <w:marTop w:val="0"/>
                                  <w:marBottom w:val="0"/>
                                  <w:divBdr>
                                    <w:top w:val="none" w:sz="0" w:space="0" w:color="auto"/>
                                    <w:left w:val="none" w:sz="0" w:space="0" w:color="auto"/>
                                    <w:bottom w:val="none" w:sz="0" w:space="0" w:color="auto"/>
                                    <w:right w:val="none" w:sz="0" w:space="0" w:color="auto"/>
                                  </w:divBdr>
                                  <w:divsChild>
                                    <w:div w:id="2046712682">
                                      <w:marLeft w:val="0"/>
                                      <w:marRight w:val="0"/>
                                      <w:marTop w:val="0"/>
                                      <w:marBottom w:val="0"/>
                                      <w:divBdr>
                                        <w:top w:val="none" w:sz="0" w:space="0" w:color="auto"/>
                                        <w:left w:val="none" w:sz="0" w:space="0" w:color="auto"/>
                                        <w:bottom w:val="none" w:sz="0" w:space="0" w:color="auto"/>
                                        <w:right w:val="none" w:sz="0" w:space="0" w:color="auto"/>
                                      </w:divBdr>
                                      <w:divsChild>
                                        <w:div w:id="1560357754">
                                          <w:marLeft w:val="0"/>
                                          <w:marRight w:val="0"/>
                                          <w:marTop w:val="0"/>
                                          <w:marBottom w:val="450"/>
                                          <w:divBdr>
                                            <w:top w:val="none" w:sz="0" w:space="0" w:color="auto"/>
                                            <w:left w:val="none" w:sz="0" w:space="0" w:color="auto"/>
                                            <w:bottom w:val="none" w:sz="0" w:space="0" w:color="auto"/>
                                            <w:right w:val="none" w:sz="0" w:space="0" w:color="auto"/>
                                          </w:divBdr>
                                          <w:divsChild>
                                            <w:div w:id="706294339">
                                              <w:marLeft w:val="0"/>
                                              <w:marRight w:val="0"/>
                                              <w:marTop w:val="0"/>
                                              <w:marBottom w:val="0"/>
                                              <w:divBdr>
                                                <w:top w:val="none" w:sz="0" w:space="0" w:color="auto"/>
                                                <w:left w:val="none" w:sz="0" w:space="0" w:color="auto"/>
                                                <w:bottom w:val="none" w:sz="0" w:space="0" w:color="auto"/>
                                                <w:right w:val="none" w:sz="0" w:space="0" w:color="auto"/>
                                              </w:divBdr>
                                              <w:divsChild>
                                                <w:div w:id="1931962199">
                                                  <w:marLeft w:val="0"/>
                                                  <w:marRight w:val="0"/>
                                                  <w:marTop w:val="0"/>
                                                  <w:marBottom w:val="0"/>
                                                  <w:divBdr>
                                                    <w:top w:val="none" w:sz="0" w:space="0" w:color="auto"/>
                                                    <w:left w:val="none" w:sz="0" w:space="0" w:color="auto"/>
                                                    <w:bottom w:val="none" w:sz="0" w:space="0" w:color="auto"/>
                                                    <w:right w:val="none" w:sz="0" w:space="0" w:color="auto"/>
                                                  </w:divBdr>
                                                  <w:divsChild>
                                                    <w:div w:id="1863008901">
                                                      <w:marLeft w:val="0"/>
                                                      <w:marRight w:val="0"/>
                                                      <w:marTop w:val="0"/>
                                                      <w:marBottom w:val="0"/>
                                                      <w:divBdr>
                                                        <w:top w:val="none" w:sz="0" w:space="0" w:color="auto"/>
                                                        <w:left w:val="none" w:sz="0" w:space="0" w:color="auto"/>
                                                        <w:bottom w:val="none" w:sz="0" w:space="0" w:color="auto"/>
                                                        <w:right w:val="none" w:sz="0" w:space="0" w:color="auto"/>
                                                      </w:divBdr>
                                                      <w:divsChild>
                                                        <w:div w:id="137460450">
                                                          <w:marLeft w:val="0"/>
                                                          <w:marRight w:val="0"/>
                                                          <w:marTop w:val="0"/>
                                                          <w:marBottom w:val="0"/>
                                                          <w:divBdr>
                                                            <w:top w:val="none" w:sz="0" w:space="0" w:color="auto"/>
                                                            <w:left w:val="none" w:sz="0" w:space="0" w:color="auto"/>
                                                            <w:bottom w:val="none" w:sz="0" w:space="0" w:color="auto"/>
                                                            <w:right w:val="none" w:sz="0" w:space="0" w:color="auto"/>
                                                          </w:divBdr>
                                                          <w:divsChild>
                                                            <w:div w:id="1751930616">
                                                              <w:marLeft w:val="0"/>
                                                              <w:marRight w:val="0"/>
                                                              <w:marTop w:val="0"/>
                                                              <w:marBottom w:val="0"/>
                                                              <w:divBdr>
                                                                <w:top w:val="none" w:sz="0" w:space="0" w:color="auto"/>
                                                                <w:left w:val="none" w:sz="0" w:space="0" w:color="auto"/>
                                                                <w:bottom w:val="none" w:sz="0" w:space="0" w:color="auto"/>
                                                                <w:right w:val="none" w:sz="0" w:space="0" w:color="auto"/>
                                                              </w:divBdr>
                                                              <w:divsChild>
                                                                <w:div w:id="55293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59661529">
      <w:bodyDiv w:val="1"/>
      <w:marLeft w:val="0"/>
      <w:marRight w:val="0"/>
      <w:marTop w:val="0"/>
      <w:marBottom w:val="0"/>
      <w:divBdr>
        <w:top w:val="none" w:sz="0" w:space="0" w:color="auto"/>
        <w:left w:val="none" w:sz="0" w:space="0" w:color="auto"/>
        <w:bottom w:val="none" w:sz="0" w:space="0" w:color="auto"/>
        <w:right w:val="none" w:sz="0" w:space="0" w:color="auto"/>
      </w:divBdr>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30134512">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313D7C5-82B0-487B-9DA1-3F54668C65EA}">
  <ds:schemaRefs>
    <ds:schemaRef ds:uri="http://schemas.openxmlformats.org/officeDocument/2006/bibliography"/>
  </ds:schemaRefs>
</ds:datastoreItem>
</file>

<file path=customXml/itemProps2.xml><?xml version="1.0" encoding="utf-8"?>
<ds:datastoreItem xmlns:ds="http://schemas.openxmlformats.org/officeDocument/2006/customXml" ds:itemID="{4271DB6E-5070-4500-B488-2B1F12213A37}"/>
</file>

<file path=customXml/itemProps3.xml><?xml version="1.0" encoding="utf-8"?>
<ds:datastoreItem xmlns:ds="http://schemas.openxmlformats.org/officeDocument/2006/customXml" ds:itemID="{A3BCF6E2-98E9-432E-BF5F-C936CDF056BD}"/>
</file>

<file path=customXml/itemProps4.xml><?xml version="1.0" encoding="utf-8"?>
<ds:datastoreItem xmlns:ds="http://schemas.openxmlformats.org/officeDocument/2006/customXml" ds:itemID="{2D2618B7-C508-41D8-8C2E-75E36A4E5964}"/>
</file>

<file path=docProps/app.xml><?xml version="1.0" encoding="utf-8"?>
<Properties xmlns="http://schemas.openxmlformats.org/officeDocument/2006/extended-properties" xmlns:vt="http://schemas.openxmlformats.org/officeDocument/2006/docPropsVTypes">
  <Template>COUNCIL TEMPLATE.dotx</Template>
  <TotalTime>2487</TotalTime>
  <Pages>19</Pages>
  <Words>5168</Words>
  <Characters>29464</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Byrne</cp:lastModifiedBy>
  <cp:revision>563</cp:revision>
  <cp:lastPrinted>2017-07-06T17:13:00Z</cp:lastPrinted>
  <dcterms:created xsi:type="dcterms:W3CDTF">2016-09-30T02:24:00Z</dcterms:created>
  <dcterms:modified xsi:type="dcterms:W3CDTF">2017-07-11T17:53:00Z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1515400</vt:r8>
  </property>
</Properties>
</file>